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E1E1" w14:textId="7CC2CFAD" w:rsidR="003A7082" w:rsidRPr="00B63A34" w:rsidRDefault="003A7082" w:rsidP="003A7082">
      <w:pPr>
        <w:tabs>
          <w:tab w:val="right" w:pos="9639"/>
        </w:tabs>
        <w:rPr>
          <w:rFonts w:cs="Arial"/>
          <w:b/>
          <w:szCs w:val="22"/>
        </w:rPr>
      </w:pPr>
      <w:r w:rsidRPr="00B63A34">
        <w:rPr>
          <w:rFonts w:cs="Arial"/>
          <w:b/>
          <w:szCs w:val="22"/>
        </w:rPr>
        <w:t>3GPP TSG-SA3 Meeting #123</w:t>
      </w:r>
      <w:r w:rsidRPr="00B63A34">
        <w:rPr>
          <w:rFonts w:cs="Arial"/>
          <w:b/>
          <w:szCs w:val="22"/>
        </w:rPr>
        <w:tab/>
        <w:t>S3-25</w:t>
      </w:r>
      <w:r>
        <w:rPr>
          <w:rFonts w:cs="Arial"/>
          <w:b/>
          <w:szCs w:val="22"/>
        </w:rPr>
        <w:t>25</w:t>
      </w:r>
      <w:r>
        <w:rPr>
          <w:rFonts w:cs="Arial"/>
          <w:b/>
          <w:szCs w:val="22"/>
        </w:rPr>
        <w:t>39</w:t>
      </w:r>
    </w:p>
    <w:p w14:paraId="22F528D1" w14:textId="77777777" w:rsidR="003A7082" w:rsidRPr="00B63A34" w:rsidRDefault="003A7082" w:rsidP="003A7082">
      <w:pPr>
        <w:pStyle w:val="Header"/>
        <w:rPr>
          <w:b/>
          <w:bCs/>
          <w:noProof/>
          <w:sz w:val="24"/>
        </w:rPr>
      </w:pPr>
      <w:r w:rsidRPr="00B63A34">
        <w:rPr>
          <w:rFonts w:cs="Arial"/>
          <w:b/>
          <w:bCs/>
          <w:sz w:val="22"/>
        </w:rPr>
        <w:t>Goteborg, Sweden, 25 – 29 August 2025</w:t>
      </w:r>
    </w:p>
    <w:p w14:paraId="322B969E" w14:textId="77777777" w:rsidR="003A7082" w:rsidRDefault="003A7082" w:rsidP="003A708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D3E0A2F" w14:textId="78A24EEE" w:rsidR="003A7082" w:rsidRDefault="003A7082" w:rsidP="003A708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0F39B2AD" w14:textId="77777777" w:rsidR="003A7082" w:rsidRDefault="003A7082" w:rsidP="003A7082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b/>
            <w:bCs/>
            <w:lang w:val="en-US" w:eastAsia="ja-JP"/>
          </w:rPr>
          <w:alias w:val="Document Title"/>
          <w:tag w:val="GSMATitle"/>
          <w:id w:val="936944955"/>
          <w:placeholder>
            <w:docPart w:val="C04169ED2C9E489E96E48B646759EC3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3A7082">
            <w:rPr>
              <w:rFonts w:hint="eastAsia"/>
              <w:b/>
              <w:bCs/>
              <w:lang w:val="en-US" w:eastAsia="ja-JP"/>
            </w:rPr>
            <w:t>LS from GSMA NRG to 3GPP SA3 on further refinements of PRINS</w:t>
          </w:r>
        </w:sdtContent>
      </w:sdt>
    </w:p>
    <w:p w14:paraId="38E45FE6" w14:textId="77777777" w:rsidR="003A7082" w:rsidRDefault="003A7082" w:rsidP="003A708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848D3D8" w14:textId="716E8B56" w:rsidR="00AD50BF" w:rsidRDefault="003A7082" w:rsidP="003A7082">
      <w:pPr>
        <w:keepNext/>
        <w:tabs>
          <w:tab w:val="left" w:pos="2127"/>
        </w:tabs>
        <w:ind w:left="2126" w:hanging="2126"/>
        <w:outlineLvl w:val="0"/>
        <w:rPr>
          <w:noProof/>
          <w:lang w:val="en-US" w:eastAsia="en-US"/>
        </w:rPr>
      </w:pPr>
      <w:r>
        <w:rPr>
          <w:b/>
        </w:rPr>
        <w:t>Agenda Item:               3</w:t>
      </w:r>
    </w:p>
    <w:p w14:paraId="495520CE" w14:textId="77777777" w:rsidR="003A7082" w:rsidRDefault="003A7082" w:rsidP="00AD50BF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14:paraId="20339581" w14:textId="77777777" w:rsidR="003A7082" w:rsidRDefault="003A7082" w:rsidP="00AD50BF">
      <w:pPr>
        <w:pStyle w:val="Header"/>
        <w:tabs>
          <w:tab w:val="right" w:pos="9356"/>
        </w:tabs>
        <w:jc w:val="center"/>
      </w:pPr>
    </w:p>
    <w:p w14:paraId="5CF3D531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1469CD5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1CD4D462" w14:textId="77777777" w:rsidTr="00954E58">
        <w:trPr>
          <w:trHeight w:val="352"/>
          <w:tblHeader/>
        </w:trPr>
        <w:tc>
          <w:tcPr>
            <w:tcW w:w="3337" w:type="dxa"/>
            <w:shd w:val="clear" w:color="auto" w:fill="DE002B"/>
            <w:vAlign w:val="center"/>
          </w:tcPr>
          <w:p w14:paraId="5CFB5DA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324504C5" w14:textId="282A051E" w:rsidR="00A74A54" w:rsidRDefault="00855D3E" w:rsidP="00E4345D">
                <w:pPr>
                  <w:pStyle w:val="TableText"/>
                </w:pPr>
                <w:r>
                  <w:rPr>
                    <w:rFonts w:hint="eastAsia"/>
                    <w:lang w:val="en-US" w:eastAsia="ja-JP"/>
                  </w:rPr>
                  <w:t>LS from GSMA NRG to 3GPP SA3 on further refinements of PRINS</w:t>
                </w:r>
              </w:p>
            </w:sdtContent>
          </w:sdt>
        </w:tc>
      </w:tr>
    </w:tbl>
    <w:p w14:paraId="2BE46CC6" w14:textId="77777777" w:rsidR="0058060A" w:rsidRPr="00855D3E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516AF44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52DB21B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201360A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024EAE7B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F885204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BF392C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AC0CA2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382C413" w14:textId="1DA247EC" w:rsidR="00096622" w:rsidRPr="008150E1" w:rsidRDefault="00547829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hint="eastAsia"/>
                    <w:lang w:eastAsia="ja-JP"/>
                  </w:rPr>
                  <w:t>NRG#2</w:t>
                </w:r>
                <w:r>
                  <w:rPr>
                    <w:lang w:eastAsia="ja-JP"/>
                  </w:rPr>
                  <w:t>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5-06-30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AA8C759" w14:textId="0E53382B" w:rsidR="00096622" w:rsidRPr="008150E1" w:rsidRDefault="00547829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30/06/2025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7F485E0" w14:textId="6A80B0B4" w:rsidR="00096622" w:rsidRDefault="00547829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London</w:t>
                </w:r>
              </w:p>
            </w:sdtContent>
          </w:sdt>
        </w:tc>
      </w:tr>
    </w:tbl>
    <w:p w14:paraId="2118039A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39C32664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4EDEB9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29B83A9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EA4933D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5AB13485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B38B658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10C4415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1BAD816A" w14:textId="7C4518BE" w:rsidR="0058060A" w:rsidRPr="00C201D7" w:rsidRDefault="00954E58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026</w:t>
                </w:r>
                <w:r w:rsidR="00BB3FAE">
                  <w:rPr>
                    <w:rFonts w:eastAsia="MS Mincho"/>
                    <w:lang w:eastAsia="ja-JP"/>
                  </w:rPr>
                  <w:t>_</w:t>
                </w:r>
                <w:r>
                  <w:rPr>
                    <w:rFonts w:eastAsia="MS Mincho"/>
                    <w:lang w:eastAsia="ja-JP"/>
                  </w:rPr>
                  <w:t>107</w:t>
                </w:r>
                <w:r w:rsidR="00BB3FAE">
                  <w:rPr>
                    <w:rFonts w:eastAsia="MS Mincho"/>
                    <w:lang w:eastAsia="ja-JP"/>
                  </w:rPr>
                  <w:t>r3</w:t>
                </w:r>
              </w:p>
            </w:tc>
          </w:sdtContent>
        </w:sdt>
        <w:tc>
          <w:tcPr>
            <w:tcW w:w="3228" w:type="dxa"/>
          </w:tcPr>
          <w:p w14:paraId="6A4A73F5" w14:textId="1EC5D9F4" w:rsidR="0058060A" w:rsidRDefault="003A7082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5-05-2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A82E53">
                  <w:rPr>
                    <w:lang w:val="sv-SE" w:eastAsia="ja-JP"/>
                  </w:rPr>
                  <w:t>2025-0</w:t>
                </w:r>
                <w:r w:rsidR="00547829">
                  <w:rPr>
                    <w:lang w:val="sv-SE" w:eastAsia="ja-JP"/>
                  </w:rPr>
                  <w:t>5</w:t>
                </w:r>
                <w:r w:rsidR="00A82E53">
                  <w:rPr>
                    <w:lang w:val="sv-SE" w:eastAsia="ja-JP"/>
                  </w:rPr>
                  <w:t>-</w:t>
                </w:r>
                <w:r w:rsidR="00547829">
                  <w:rPr>
                    <w:lang w:val="sv-SE" w:eastAsia="ja-JP"/>
                  </w:rPr>
                  <w:t>26</w:t>
                </w:r>
              </w:sdtContent>
            </w:sdt>
          </w:p>
        </w:tc>
        <w:tc>
          <w:tcPr>
            <w:tcW w:w="3008" w:type="dxa"/>
          </w:tcPr>
          <w:p w14:paraId="454F5D8A" w14:textId="33B6EA31" w:rsidR="0058060A" w:rsidRPr="00C201D7" w:rsidRDefault="003E0E69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Tao Wan</w:t>
            </w:r>
          </w:p>
        </w:tc>
      </w:tr>
      <w:tr w:rsidR="0058060A" w14:paraId="577EC4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40A6D28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F0A823B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132DE16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78D2D48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5532814" w14:textId="55AC8DA4" w:rsidR="0058060A" w:rsidRPr="00C201D7" w:rsidRDefault="003E0E69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 NRG</w:t>
            </w:r>
          </w:p>
        </w:tc>
        <w:tc>
          <w:tcPr>
            <w:tcW w:w="3228" w:type="dxa"/>
          </w:tcPr>
          <w:p w14:paraId="52356048" w14:textId="57C2B76D"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64BB7BE7" w14:textId="08F595ED" w:rsidR="0058060A" w:rsidRPr="0062734F" w:rsidRDefault="003E0E69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cs="Arial"/>
                <w:szCs w:val="20"/>
                <w:shd w:val="clear" w:color="auto" w:fill="FFFFFF"/>
              </w:rPr>
              <w:t>gsmaliaisons@gsma.com</w:t>
            </w:r>
          </w:p>
        </w:tc>
      </w:tr>
      <w:tr w:rsidR="0058060A" w14:paraId="6B0BCF07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E0EC6E6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27F131AF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F12322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6F67E5F" w14:textId="77777777" w:rsidTr="1EEC70C8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81C0B9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57D79D80" w14:textId="77777777" w:rsidTr="1EEC70C8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5AD16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D41" w14:textId="1FD3035D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871052" w14:paraId="2525E3FD" w14:textId="77777777" w:rsidTr="1EEC70C8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C21BC2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F288" w14:textId="77777777" w:rsidR="0058060A" w:rsidRPr="00871052" w:rsidRDefault="003E0E69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871052">
              <w:rPr>
                <w:rFonts w:eastAsia="MS Mincho"/>
                <w:lang w:val="fr-BE" w:eastAsia="ja-JP"/>
              </w:rPr>
              <w:t>To: 3GPP SA3</w:t>
            </w:r>
          </w:p>
          <w:p w14:paraId="02AF964E" w14:textId="547317D6" w:rsidR="003E0E69" w:rsidRPr="00871052" w:rsidRDefault="003E0E69" w:rsidP="001202FC">
            <w:pPr>
              <w:pStyle w:val="TableText"/>
              <w:rPr>
                <w:rFonts w:eastAsia="MS Mincho"/>
                <w:lang w:val="fr-BE" w:eastAsia="ja-JP"/>
              </w:rPr>
            </w:pPr>
          </w:p>
        </w:tc>
      </w:tr>
    </w:tbl>
    <w:p w14:paraId="39A8167D" w14:textId="77777777" w:rsidR="00FC0FBE" w:rsidRPr="00871052" w:rsidRDefault="00FC0FBE" w:rsidP="0058060A">
      <w:pPr>
        <w:pStyle w:val="NormalParagraph"/>
        <w:rPr>
          <w:lang w:val="fr-BE"/>
        </w:rPr>
      </w:pPr>
    </w:p>
    <w:sdt>
      <w:sdtPr>
        <w:rPr>
          <w:lang w:val="en-US" w:eastAsia="ja-JP"/>
        </w:rPr>
        <w:alias w:val="Document Title"/>
        <w:tag w:val="GSMATitle"/>
        <w:id w:val="1304969927"/>
        <w:placeholder>
          <w:docPart w:val="B6BF3AC5EF5F49478D724EF91CB635E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<w:text/>
      </w:sdtPr>
      <w:sdtEndPr/>
      <w:sdtContent>
        <w:p w14:paraId="00737F06" w14:textId="08977C74" w:rsidR="00A441AB" w:rsidRDefault="00855D3E" w:rsidP="00A441AB">
          <w:pPr>
            <w:pStyle w:val="TableText"/>
            <w:rPr>
              <w:sz w:val="22"/>
              <w:szCs w:val="20"/>
              <w:lang w:eastAsia="ja-JP" w:bidi="bn-BD"/>
            </w:rPr>
          </w:pPr>
          <w:r>
            <w:rPr>
              <w:lang w:val="en-US" w:eastAsia="ja-JP"/>
            </w:rPr>
            <w:t>LS from GSMA NRG to 3GPP SA3 on further refinements of PRINS</w:t>
          </w:r>
        </w:p>
      </w:sdtContent>
    </w:sdt>
    <w:p w14:paraId="69DCB2D6" w14:textId="77777777" w:rsidR="00FF77C0" w:rsidRPr="00C201D7" w:rsidRDefault="00FF77C0" w:rsidP="00D20D7D">
      <w:pPr>
        <w:pStyle w:val="NormalParagraph"/>
        <w:rPr>
          <w:rFonts w:eastAsia="MS Mincho"/>
          <w:lang w:eastAsia="ja-JP"/>
        </w:rPr>
      </w:pPr>
    </w:p>
    <w:p w14:paraId="055ACEC9" w14:textId="77777777" w:rsidR="003E0E69" w:rsidRDefault="003E0E69" w:rsidP="003E0E69">
      <w:pPr>
        <w:pStyle w:val="paragraph"/>
        <w:numPr>
          <w:ilvl w:val="0"/>
          <w:numId w:val="20"/>
        </w:numPr>
        <w:spacing w:before="0" w:beforeAutospacing="0" w:after="0" w:afterAutospacing="0"/>
        <w:ind w:firstLine="0"/>
        <w:textAlignment w:val="baseline"/>
        <w:rPr>
          <w:rFonts w:ascii="Arial" w:hAnsi="Arial" w:cs="Arial"/>
          <w:b/>
          <w:bCs/>
          <w:sz w:val="28"/>
          <w:szCs w:val="28"/>
        </w:rPr>
      </w:pPr>
      <w:r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Details</w:t>
      </w:r>
      <w:r>
        <w:rPr>
          <w:rStyle w:val="eop"/>
          <w:rFonts w:ascii="Arial" w:hAnsi="Arial" w:cs="Arial"/>
          <w:b/>
          <w:bCs/>
          <w:sz w:val="28"/>
          <w:szCs w:val="28"/>
        </w:rPr>
        <w:t> </w:t>
      </w:r>
    </w:p>
    <w:p w14:paraId="5E50E71B" w14:textId="77777777" w:rsidR="003E0E69" w:rsidRDefault="003E0E69" w:rsidP="003E0E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</w:p>
    <w:p w14:paraId="390A950C" w14:textId="6CDE54B7" w:rsidR="001714C2" w:rsidRDefault="2CA69281" w:rsidP="1EEC70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GSMA anticipates</w:t>
      </w:r>
      <w:r w:rsidR="49387A7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that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2F7F1C6A" w:rsidRPr="1EEC70C8">
        <w:rPr>
          <w:rStyle w:val="normaltextrun"/>
          <w:rFonts w:ascii="Arial" w:hAnsi="Arial" w:cs="Arial"/>
          <w:sz w:val="22"/>
          <w:szCs w:val="22"/>
          <w:lang w:val="en-GB"/>
        </w:rPr>
        <w:t>5G</w:t>
      </w:r>
      <w:r w:rsidR="657D272D" w:rsidRPr="1EEC70C8">
        <w:rPr>
          <w:rStyle w:val="normaltextrun"/>
          <w:rFonts w:ascii="Arial" w:hAnsi="Arial" w:cs="Arial"/>
          <w:sz w:val="22"/>
          <w:szCs w:val="22"/>
          <w:lang w:val="en-GB"/>
        </w:rPr>
        <w:t>S</w:t>
      </w:r>
      <w:r w:rsidR="2F7F1C6A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roaming will be deployed in a phased manner, with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the first phase based on direct TLS</w:t>
      </w:r>
      <w:r w:rsidR="6A8C41BC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between the visited and the home network SEPPs </w:t>
      </w:r>
      <w:r w:rsidR="4118C7AD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and the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second phase involv</w:t>
      </w:r>
      <w:r w:rsidR="58F3FCF2" w:rsidRPr="1EEC70C8">
        <w:rPr>
          <w:rStyle w:val="normaltextrun"/>
          <w:rFonts w:ascii="Arial" w:hAnsi="Arial" w:cs="Arial"/>
          <w:sz w:val="22"/>
          <w:szCs w:val="22"/>
          <w:lang w:val="en-GB"/>
        </w:rPr>
        <w:t>ing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roaming intermediaries</w:t>
      </w:r>
      <w:r w:rsidR="493A6354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(RIs)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1C5F25B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and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use </w:t>
      </w:r>
      <w:r w:rsidR="7ED0EF6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of the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PRINS </w:t>
      </w:r>
      <w:r w:rsidR="6198658C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protocol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for end-to-end application layer protection of signalling messages</w:t>
      </w:r>
      <w:r w:rsidR="0C12AF61" w:rsidRPr="1EEC70C8">
        <w:rPr>
          <w:rStyle w:val="normaltextrun"/>
          <w:rFonts w:ascii="Arial" w:hAnsi="Arial" w:cs="Arial"/>
          <w:sz w:val="22"/>
          <w:szCs w:val="22"/>
          <w:lang w:val="en-GB"/>
        </w:rPr>
        <w:t>.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</w:p>
    <w:p w14:paraId="6274BA9D" w14:textId="77777777" w:rsidR="001714C2" w:rsidRDefault="001714C2" w:rsidP="003E0E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</w:p>
    <w:p w14:paraId="223B9D30" w14:textId="3EAFEAEE" w:rsidR="0087338A" w:rsidRDefault="6A17C2BD" w:rsidP="00954E58">
      <w:pPr>
        <w:pStyle w:val="paragraph"/>
        <w:spacing w:before="0" w:beforeAutospacing="0" w:after="0" w:afterAutospacing="0" w:line="259" w:lineRule="auto"/>
        <w:jc w:val="both"/>
        <w:rPr>
          <w:rStyle w:val="normaltextrun"/>
          <w:rFonts w:ascii="Arial" w:hAnsi="Arial" w:cs="Arial"/>
          <w:sz w:val="22"/>
          <w:szCs w:val="22"/>
          <w:lang w:val="en-GB"/>
        </w:rPr>
      </w:pP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In order </w:t>
      </w:r>
      <w:r w:rsidR="44E849F0" w:rsidRPr="1EEC70C8">
        <w:rPr>
          <w:rStyle w:val="normaltextrun"/>
          <w:rFonts w:ascii="Arial" w:hAnsi="Arial" w:cs="Arial"/>
          <w:sz w:val="22"/>
          <w:szCs w:val="22"/>
          <w:lang w:val="en-GB"/>
        </w:rPr>
        <w:t>t</w:t>
      </w:r>
      <w:r w:rsidR="2CA6928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o prepare for </w:t>
      </w:r>
      <w:r w:rsidR="0FA20D5B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this </w:t>
      </w:r>
      <w:r w:rsidR="2CA6928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second phase, GSMA </w:t>
      </w:r>
      <w:r w:rsidR="5F3B3E0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NRG </w:t>
      </w:r>
      <w:r w:rsidR="1783B633" w:rsidRPr="1EEC70C8">
        <w:rPr>
          <w:rStyle w:val="normaltextrun"/>
          <w:rFonts w:ascii="Arial" w:hAnsi="Arial" w:cs="Arial"/>
          <w:sz w:val="22"/>
          <w:szCs w:val="22"/>
          <w:lang w:val="en-GB"/>
        </w:rPr>
        <w:t>analys</w:t>
      </w:r>
      <w:r w:rsidR="67E43C30" w:rsidRPr="1EEC70C8">
        <w:rPr>
          <w:rStyle w:val="normaltextrun"/>
          <w:rFonts w:ascii="Arial" w:hAnsi="Arial" w:cs="Arial"/>
          <w:sz w:val="22"/>
          <w:szCs w:val="22"/>
          <w:lang w:val="en-GB"/>
        </w:rPr>
        <w:t>ed</w:t>
      </w:r>
      <w:r w:rsidR="1783B633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PRINS from the perspective of roaming intermediaries</w:t>
      </w:r>
      <w:r w:rsidR="6485DF29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(RIs)</w:t>
      </w:r>
      <w:r w:rsidR="1783B633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  <w:r w:rsidR="7F31936F" w:rsidRPr="1EEC70C8">
        <w:rPr>
          <w:rStyle w:val="normaltextrun"/>
          <w:rFonts w:ascii="Arial" w:hAnsi="Arial" w:cs="Arial"/>
          <w:sz w:val="22"/>
          <w:szCs w:val="22"/>
          <w:lang w:val="en-GB"/>
        </w:rPr>
        <w:t>The purpose of this LS is to share the results of this analysis and to enable certain refinements to be implemented in 3GPP specification</w:t>
      </w:r>
      <w:r w:rsidR="57920D83" w:rsidRPr="1EEC70C8">
        <w:rPr>
          <w:rStyle w:val="normaltextrun"/>
          <w:rFonts w:ascii="Arial" w:hAnsi="Arial" w:cs="Arial"/>
          <w:sz w:val="22"/>
          <w:szCs w:val="22"/>
          <w:lang w:val="en-GB"/>
        </w:rPr>
        <w:t>s</w:t>
      </w:r>
      <w:r w:rsidR="7F31936F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with the aim to </w:t>
      </w:r>
      <w:r w:rsidR="020629E0" w:rsidRPr="1EEC70C8">
        <w:rPr>
          <w:rStyle w:val="normaltextrun"/>
          <w:rFonts w:ascii="Arial" w:hAnsi="Arial" w:cs="Arial"/>
          <w:sz w:val="22"/>
          <w:szCs w:val="22"/>
          <w:lang w:val="en-GB"/>
        </w:rPr>
        <w:t>increase the efficiency of deploying and maintaining a roaming infrastructure using PRINS with RIs.</w:t>
      </w:r>
      <w:r w:rsidR="7F31936F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</w:p>
    <w:p w14:paraId="68082136" w14:textId="53A0C917" w:rsidR="0087338A" w:rsidRDefault="0087338A" w:rsidP="745AB76E">
      <w:pPr>
        <w:pStyle w:val="paragraph"/>
        <w:spacing w:before="0" w:beforeAutospacing="0" w:after="0" w:afterAutospacing="0" w:line="259" w:lineRule="auto"/>
        <w:jc w:val="both"/>
        <w:rPr>
          <w:rStyle w:val="normaltextrun"/>
          <w:rFonts w:ascii="Arial" w:hAnsi="Arial" w:cs="Arial"/>
          <w:sz w:val="22"/>
          <w:szCs w:val="22"/>
          <w:lang w:val="en-GB"/>
        </w:rPr>
      </w:pPr>
    </w:p>
    <w:p w14:paraId="56EA5517" w14:textId="60E0E7BF" w:rsidR="0087338A" w:rsidRDefault="1783B633" w:rsidP="005320D4">
      <w:pPr>
        <w:pStyle w:val="paragraph"/>
        <w:spacing w:before="0" w:beforeAutospacing="0" w:after="0" w:afterAutospacing="0" w:line="259" w:lineRule="auto"/>
        <w:jc w:val="both"/>
        <w:rPr>
          <w:rStyle w:val="normaltextrun"/>
          <w:rFonts w:ascii="Arial" w:hAnsi="Arial" w:cs="Arial"/>
          <w:sz w:val="22"/>
          <w:szCs w:val="22"/>
          <w:lang w:val="en-GB"/>
        </w:rPr>
      </w:pP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lastRenderedPageBreak/>
        <w:t xml:space="preserve">While </w:t>
      </w:r>
      <w:r w:rsidR="1EC54376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GSMA NRG </w:t>
      </w:r>
      <w:r w:rsidR="2CA69281" w:rsidRPr="1EEC70C8">
        <w:rPr>
          <w:rStyle w:val="normaltextrun"/>
          <w:rFonts w:ascii="Arial" w:hAnsi="Arial" w:cs="Arial"/>
          <w:sz w:val="22"/>
          <w:szCs w:val="22"/>
          <w:lang w:val="en-GB"/>
        </w:rPr>
        <w:t>support</w:t>
      </w:r>
      <w:r w:rsidR="4907FE0C" w:rsidRPr="1EEC70C8">
        <w:rPr>
          <w:rStyle w:val="normaltextrun"/>
          <w:rFonts w:ascii="Arial" w:hAnsi="Arial" w:cs="Arial"/>
          <w:sz w:val="22"/>
          <w:szCs w:val="22"/>
          <w:lang w:val="en-GB"/>
        </w:rPr>
        <w:t>s</w:t>
      </w:r>
      <w:r w:rsidR="2CA6928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553E4E19" w:rsidRPr="1EEC70C8">
        <w:rPr>
          <w:rStyle w:val="normaltextrun"/>
          <w:rFonts w:ascii="Arial" w:hAnsi="Arial" w:cs="Arial"/>
          <w:sz w:val="22"/>
          <w:szCs w:val="22"/>
          <w:lang w:val="en-GB"/>
        </w:rPr>
        <w:t>the end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-to-end signalling security between visiting PLMN and home PLMN in the application layer</w:t>
      </w:r>
      <w:r w:rsidR="493A6354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offered by PRINS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, </w:t>
      </w:r>
      <w:r w:rsidR="3B453052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the analysis shows that </w:t>
      </w:r>
      <w:r w:rsidR="6485DF29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several areas in PRINS design </w:t>
      </w:r>
      <w:r w:rsidR="0620293E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can benefit from </w:t>
      </w:r>
      <w:r w:rsidR="553E4E19" w:rsidRPr="1EEC70C8">
        <w:rPr>
          <w:rStyle w:val="normaltextrun"/>
          <w:rFonts w:ascii="Arial" w:hAnsi="Arial" w:cs="Arial"/>
          <w:sz w:val="22"/>
          <w:szCs w:val="22"/>
          <w:lang w:val="en-GB"/>
        </w:rPr>
        <w:t>further</w:t>
      </w:r>
      <w:r w:rsidR="1890ACED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refinements</w:t>
      </w:r>
      <w:r w:rsidR="00954E58">
        <w:rPr>
          <w:rStyle w:val="normaltextrun"/>
          <w:rFonts w:ascii="Arial" w:hAnsi="Arial" w:cs="Arial"/>
          <w:sz w:val="22"/>
          <w:szCs w:val="22"/>
          <w:lang w:val="en-GB"/>
        </w:rPr>
        <w:t>, which</w:t>
      </w:r>
      <w:r w:rsidR="4B82C312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225FDFA7" w:rsidRPr="1EEC70C8">
        <w:rPr>
          <w:rStyle w:val="normaltextrun"/>
          <w:rFonts w:ascii="Arial" w:hAnsi="Arial" w:cs="Arial"/>
          <w:sz w:val="22"/>
          <w:szCs w:val="22"/>
          <w:lang w:val="en-GB"/>
        </w:rPr>
        <w:t>have been identified, as follows</w:t>
      </w:r>
      <w:r w:rsidR="00D3292A">
        <w:rPr>
          <w:rStyle w:val="normaltextrun"/>
          <w:rFonts w:ascii="Arial" w:hAnsi="Arial" w:cs="Arial"/>
          <w:sz w:val="22"/>
          <w:szCs w:val="22"/>
          <w:lang w:val="en-GB"/>
        </w:rPr>
        <w:t>:</w:t>
      </w:r>
      <w:r w:rsidR="6485DF29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</w:p>
    <w:p w14:paraId="6F25EC3A" w14:textId="07E9FB2A" w:rsidR="1EEC70C8" w:rsidRDefault="63CB3925" w:rsidP="00C64F0B">
      <w:pPr>
        <w:pStyle w:val="paragraph"/>
        <w:numPr>
          <w:ilvl w:val="0"/>
          <w:numId w:val="26"/>
        </w:numPr>
        <w:spacing w:line="259" w:lineRule="auto"/>
        <w:rPr>
          <w:rStyle w:val="normaltextrun"/>
          <w:rFonts w:ascii="Arial" w:hAnsi="Arial" w:cs="Arial"/>
          <w:sz w:val="22"/>
          <w:szCs w:val="22"/>
          <w:lang w:val="en-GB"/>
        </w:rPr>
      </w:pP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Using the HTTP CONNECT mechanism for the establishment of </w:t>
      </w:r>
      <w:r w:rsidR="2DBF61E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an </w:t>
      </w:r>
      <w:r w:rsidR="310A3BAE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end-to-end </w:t>
      </w:r>
      <w:r w:rsidR="00B46FDC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N32-c connection poses certain security risks for RIs. </w:t>
      </w:r>
      <w:r w:rsidR="2DE6F668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In particular, </w:t>
      </w:r>
      <w:r w:rsidR="0672A76B" w:rsidRPr="1EEC70C8">
        <w:rPr>
          <w:rStyle w:val="normaltextrun"/>
          <w:rFonts w:ascii="Arial" w:hAnsi="Arial" w:cs="Arial"/>
          <w:sz w:val="22"/>
          <w:szCs w:val="22"/>
          <w:lang w:val="en-GB"/>
        </w:rPr>
        <w:t>the</w:t>
      </w:r>
      <w:r w:rsidR="2DE6F668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>HTTP CONNECT request</w:t>
      </w:r>
      <w:r w:rsidR="12C249D5" w:rsidRPr="1EEC70C8">
        <w:rPr>
          <w:rStyle w:val="normaltextrun"/>
          <w:rFonts w:ascii="Arial" w:hAnsi="Arial" w:cs="Arial"/>
          <w:sz w:val="22"/>
          <w:szCs w:val="22"/>
          <w:lang w:val="en-GB"/>
        </w:rPr>
        <w:t>,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2BA9D892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as currently specified, </w:t>
      </w:r>
      <w:r w:rsidR="0DF68A1F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is not authenticated. As a result of this, 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>unauthori</w:t>
      </w:r>
      <w:r w:rsidR="59EEE777" w:rsidRPr="1EEC70C8">
        <w:rPr>
          <w:rStyle w:val="normaltextrun"/>
          <w:rFonts w:ascii="Arial" w:hAnsi="Arial" w:cs="Arial"/>
          <w:sz w:val="22"/>
          <w:szCs w:val="22"/>
          <w:lang w:val="en-GB"/>
        </w:rPr>
        <w:t>s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ed parties </w:t>
      </w:r>
      <w:r w:rsidR="4D3871C7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could impersonate </w:t>
      </w:r>
      <w:r w:rsidR="5E46CEB4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 legitimate contractual partner of the RI and use this request for the establishment </w:t>
      </w:r>
      <w:r w:rsidR="52DFD65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of 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>connection</w:t>
      </w:r>
      <w:r w:rsidR="0B6A9D0B" w:rsidRPr="1EEC70C8">
        <w:rPr>
          <w:rStyle w:val="normaltextrun"/>
          <w:rFonts w:ascii="Arial" w:hAnsi="Arial" w:cs="Arial"/>
          <w:sz w:val="22"/>
          <w:szCs w:val="22"/>
          <w:lang w:val="en-GB"/>
        </w:rPr>
        <w:t>s without any contractual basis</w:t>
      </w:r>
      <w:r w:rsidR="0E093276" w:rsidRPr="1EEC70C8">
        <w:rPr>
          <w:rStyle w:val="normaltextrun"/>
          <w:rFonts w:ascii="Arial" w:hAnsi="Arial" w:cs="Arial"/>
          <w:sz w:val="22"/>
          <w:szCs w:val="22"/>
          <w:lang w:val="en-GB"/>
        </w:rPr>
        <w:t>, for example, to send malicious traffic</w:t>
      </w:r>
      <w:r w:rsidR="0B6A9D0B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  <w:r w:rsidR="2FBA1DF7" w:rsidRPr="1EEC70C8">
        <w:rPr>
          <w:rStyle w:val="normaltextrun"/>
          <w:rFonts w:ascii="Arial" w:hAnsi="Arial" w:cs="Arial"/>
          <w:sz w:val="22"/>
          <w:szCs w:val="22"/>
          <w:lang w:val="en-GB"/>
        </w:rPr>
        <w:t>In order to mitigate this risk, t</w:t>
      </w:r>
      <w:r w:rsidR="1300DA94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he 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RI </w:t>
      </w:r>
      <w:r w:rsidR="6EC08097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should be able to 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make </w:t>
      </w:r>
      <w:r w:rsidR="0BF42683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 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decision on HTTP CONNECT requests based on </w:t>
      </w:r>
      <w:r w:rsidR="3F8BEC6E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an authenticated identity. </w:t>
      </w:r>
    </w:p>
    <w:p w14:paraId="7E6FC70D" w14:textId="5590A5A2" w:rsidR="00954E58" w:rsidRDefault="00D3292A" w:rsidP="009C1707">
      <w:pPr>
        <w:pStyle w:val="paragraph"/>
        <w:numPr>
          <w:ilvl w:val="0"/>
          <w:numId w:val="26"/>
        </w:numPr>
        <w:spacing w:line="259" w:lineRule="auto"/>
        <w:rPr>
          <w:rStyle w:val="normaltextrun"/>
          <w:rFonts w:ascii="Arial" w:hAnsi="Arial" w:cs="Arial"/>
          <w:sz w:val="22"/>
          <w:szCs w:val="22"/>
          <w:lang w:val="en-GB"/>
        </w:rPr>
      </w:pPr>
      <w:r w:rsidRPr="00C21D6C">
        <w:rPr>
          <w:rStyle w:val="normaltextrun"/>
          <w:rFonts w:ascii="Arial" w:hAnsi="Arial" w:cs="Arial"/>
          <w:sz w:val="22"/>
          <w:szCs w:val="22"/>
          <w:lang w:val="en-GB"/>
        </w:rPr>
        <w:t>Infor</w:t>
      </w:r>
      <w:r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mation </w:t>
      </w:r>
      <w:r w:rsidR="59311287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such as </w:t>
      </w:r>
      <w:r w:rsidR="5D11E634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the </w:t>
      </w:r>
      <w:r w:rsidR="4B3CE518" w:rsidRPr="00D3292A">
        <w:rPr>
          <w:rStyle w:val="normaltextrun"/>
          <w:rFonts w:ascii="Arial" w:hAnsi="Arial" w:cs="Arial"/>
          <w:sz w:val="22"/>
          <w:szCs w:val="22"/>
          <w:lang w:val="en-GB"/>
        </w:rPr>
        <w:t>protection policy</w:t>
      </w:r>
      <w:r w:rsidR="59311287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exchanged between vSEPP and hSEPP via N32-c handshaking procedures</w:t>
      </w:r>
      <w:r w:rsidR="6627BDCC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[29.573]</w:t>
      </w:r>
      <w:r w:rsidR="59311287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23602D" w:rsidRPr="00D3292A">
        <w:rPr>
          <w:rStyle w:val="normaltextrun"/>
          <w:rFonts w:ascii="Arial" w:hAnsi="Arial" w:cs="Arial"/>
          <w:sz w:val="22"/>
          <w:szCs w:val="22"/>
          <w:lang w:val="en-GB"/>
        </w:rPr>
        <w:t>should</w:t>
      </w:r>
      <w:r w:rsidR="59311287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be visible to RIs. </w:t>
      </w:r>
      <w:r w:rsidR="493A6354" w:rsidRPr="00D3292A">
        <w:rPr>
          <w:rStyle w:val="normaltextrun"/>
          <w:rFonts w:ascii="Arial" w:hAnsi="Arial" w:cs="Arial"/>
          <w:sz w:val="22"/>
          <w:szCs w:val="22"/>
          <w:lang w:val="en-GB"/>
        </w:rPr>
        <w:t>N32-c</w:t>
      </w:r>
      <w:r w:rsidR="00DB3D76" w:rsidRPr="00D3292A">
        <w:rPr>
          <w:rStyle w:val="normaltextrun"/>
          <w:rFonts w:ascii="Arial" w:hAnsi="Arial" w:cs="Arial"/>
          <w:sz w:val="22"/>
          <w:szCs w:val="22"/>
          <w:lang w:val="en-GB"/>
        </w:rPr>
        <w:t>,</w:t>
      </w:r>
      <w:r w:rsidR="493A6354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22591A33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as currently </w:t>
      </w:r>
      <w:r w:rsidR="00B56859" w:rsidRPr="00D3292A">
        <w:rPr>
          <w:rStyle w:val="normaltextrun"/>
          <w:rFonts w:ascii="Arial" w:hAnsi="Arial" w:cs="Arial"/>
          <w:sz w:val="22"/>
          <w:szCs w:val="22"/>
          <w:lang w:val="en-GB"/>
        </w:rPr>
        <w:t>specified, provides</w:t>
      </w:r>
      <w:r w:rsidR="22591A33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confidentiality </w:t>
      </w:r>
      <w:r w:rsidR="6A59C49C" w:rsidRPr="00D3292A">
        <w:rPr>
          <w:rStyle w:val="normaltextrun"/>
          <w:rFonts w:ascii="Arial" w:hAnsi="Arial" w:cs="Arial"/>
          <w:sz w:val="22"/>
          <w:szCs w:val="22"/>
          <w:lang w:val="en-GB"/>
        </w:rPr>
        <w:t>between vSEPP and hSEPP</w:t>
      </w:r>
      <w:r w:rsidR="5FEC6C6D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, preventing </w:t>
      </w:r>
      <w:r w:rsidR="5B6EE498" w:rsidRPr="00D3292A">
        <w:rPr>
          <w:rStyle w:val="normaltextrun"/>
          <w:rFonts w:ascii="Arial" w:hAnsi="Arial" w:cs="Arial"/>
          <w:sz w:val="22"/>
          <w:szCs w:val="22"/>
          <w:lang w:val="en-GB"/>
        </w:rPr>
        <w:t>the</w:t>
      </w:r>
      <w:r w:rsidR="0C5499CA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620293E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RIs </w:t>
      </w:r>
      <w:r w:rsidR="763FFE27" w:rsidRPr="00D3292A">
        <w:rPr>
          <w:rStyle w:val="normaltextrun"/>
          <w:rFonts w:ascii="Arial" w:hAnsi="Arial" w:cs="Arial"/>
          <w:sz w:val="22"/>
          <w:szCs w:val="22"/>
          <w:lang w:val="en-GB"/>
        </w:rPr>
        <w:t>in between from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see</w:t>
      </w:r>
      <w:r w:rsidR="2D23B5B6" w:rsidRPr="00D3292A">
        <w:rPr>
          <w:rStyle w:val="normaltextrun"/>
          <w:rFonts w:ascii="Arial" w:hAnsi="Arial" w:cs="Arial"/>
          <w:sz w:val="22"/>
          <w:szCs w:val="22"/>
          <w:lang w:val="en-GB"/>
        </w:rPr>
        <w:t>ing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the </w:t>
      </w:r>
      <w:r w:rsidR="11788390" w:rsidRPr="00D3292A">
        <w:rPr>
          <w:rStyle w:val="normaltextrun"/>
          <w:rFonts w:ascii="Arial" w:hAnsi="Arial" w:cs="Arial"/>
          <w:sz w:val="22"/>
          <w:szCs w:val="22"/>
          <w:lang w:val="en-GB"/>
        </w:rPr>
        <w:t>protection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policy that is being exchanged between vSEPP and hSEPP</w:t>
      </w:r>
      <w:r w:rsidR="560272B7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  <w:r w:rsidR="0023602D" w:rsidRPr="00D3292A">
        <w:rPr>
          <w:rFonts w:ascii="Arial" w:hAnsi="Arial" w:cs="Arial"/>
          <w:sz w:val="22"/>
          <w:szCs w:val="22"/>
          <w:lang w:val="en-GB"/>
        </w:rPr>
        <w:t xml:space="preserve">However, to make sure that the </w:t>
      </w:r>
      <w:r w:rsidR="00524ED1" w:rsidRPr="00D3292A">
        <w:rPr>
          <w:rFonts w:ascii="Arial" w:hAnsi="Arial" w:cs="Arial"/>
          <w:sz w:val="22"/>
          <w:szCs w:val="22"/>
          <w:lang w:val="en-GB"/>
        </w:rPr>
        <w:t xml:space="preserve">exchanged </w:t>
      </w:r>
      <w:r w:rsidR="0023602D" w:rsidRPr="00D3292A">
        <w:rPr>
          <w:rFonts w:ascii="Arial" w:hAnsi="Arial" w:cs="Arial"/>
          <w:sz w:val="22"/>
          <w:szCs w:val="22"/>
          <w:lang w:val="en-GB"/>
        </w:rPr>
        <w:t>protection policy complies with the business contract</w:t>
      </w:r>
      <w:r w:rsidR="00E40D1A" w:rsidRPr="00D3292A">
        <w:rPr>
          <w:rFonts w:ascii="Arial" w:hAnsi="Arial" w:cs="Arial"/>
          <w:sz w:val="22"/>
          <w:szCs w:val="22"/>
          <w:lang w:val="en-GB"/>
        </w:rPr>
        <w:t>s</w:t>
      </w:r>
      <w:r w:rsidR="0023602D" w:rsidRPr="00D3292A">
        <w:rPr>
          <w:rFonts w:ascii="Arial" w:hAnsi="Arial" w:cs="Arial"/>
          <w:sz w:val="22"/>
          <w:szCs w:val="22"/>
          <w:lang w:val="en-GB"/>
        </w:rPr>
        <w:t xml:space="preserve"> </w:t>
      </w:r>
      <w:r w:rsidR="00E40D1A" w:rsidRPr="00D3292A">
        <w:rPr>
          <w:rFonts w:ascii="Arial" w:hAnsi="Arial" w:cs="Arial"/>
          <w:sz w:val="22"/>
          <w:szCs w:val="22"/>
          <w:lang w:val="en-GB"/>
        </w:rPr>
        <w:t xml:space="preserve">of </w:t>
      </w:r>
      <w:r w:rsidR="0023602D" w:rsidRPr="00D3292A">
        <w:rPr>
          <w:rFonts w:ascii="Arial" w:hAnsi="Arial" w:cs="Arial"/>
          <w:sz w:val="22"/>
          <w:szCs w:val="22"/>
          <w:lang w:val="en-GB"/>
        </w:rPr>
        <w:t>the R</w:t>
      </w:r>
      <w:r w:rsidR="00E40D1A" w:rsidRPr="00D3292A">
        <w:rPr>
          <w:rFonts w:ascii="Arial" w:hAnsi="Arial" w:cs="Arial"/>
          <w:sz w:val="22"/>
          <w:szCs w:val="22"/>
          <w:lang w:val="en-GB"/>
        </w:rPr>
        <w:t>Is</w:t>
      </w:r>
      <w:r w:rsidR="0023602D" w:rsidRPr="00D3292A">
        <w:rPr>
          <w:rFonts w:ascii="Arial" w:hAnsi="Arial" w:cs="Arial"/>
          <w:sz w:val="22"/>
          <w:szCs w:val="22"/>
          <w:lang w:val="en-GB"/>
        </w:rPr>
        <w:t>, as well as assuring that it is consistent with the policy that might be configured in</w:t>
      </w:r>
      <w:r w:rsidR="00E40D1A" w:rsidRPr="00D3292A">
        <w:rPr>
          <w:rFonts w:ascii="Arial" w:hAnsi="Arial" w:cs="Arial"/>
          <w:sz w:val="22"/>
          <w:szCs w:val="22"/>
          <w:lang w:val="en-GB"/>
        </w:rPr>
        <w:t xml:space="preserve"> an </w:t>
      </w:r>
      <w:r w:rsidR="0023602D" w:rsidRPr="00D3292A">
        <w:rPr>
          <w:rFonts w:ascii="Arial" w:hAnsi="Arial" w:cs="Arial"/>
          <w:sz w:val="22"/>
          <w:szCs w:val="22"/>
          <w:lang w:val="en-GB"/>
        </w:rPr>
        <w:t xml:space="preserve">RI, the protection policy should be visible to </w:t>
      </w:r>
      <w:r w:rsidR="00524ED1" w:rsidRPr="00D3292A">
        <w:rPr>
          <w:rFonts w:ascii="Arial" w:hAnsi="Arial" w:cs="Arial"/>
          <w:sz w:val="22"/>
          <w:szCs w:val="22"/>
          <w:lang w:val="en-GB"/>
        </w:rPr>
        <w:t xml:space="preserve">the </w:t>
      </w:r>
      <w:r w:rsidR="0023602D" w:rsidRPr="00D3292A">
        <w:rPr>
          <w:rFonts w:ascii="Arial" w:hAnsi="Arial" w:cs="Arial"/>
          <w:sz w:val="22"/>
          <w:szCs w:val="22"/>
          <w:lang w:val="en-GB"/>
        </w:rPr>
        <w:t>RI</w:t>
      </w:r>
      <w:r w:rsidR="00E40D1A" w:rsidRPr="00D3292A">
        <w:rPr>
          <w:rFonts w:ascii="Arial" w:hAnsi="Arial" w:cs="Arial"/>
          <w:sz w:val="22"/>
          <w:szCs w:val="22"/>
          <w:lang w:val="en-GB"/>
        </w:rPr>
        <w:t>s</w:t>
      </w:r>
      <w:r w:rsidR="0023602D" w:rsidRPr="00D3292A">
        <w:rPr>
          <w:rFonts w:ascii="Arial" w:hAnsi="Arial" w:cs="Arial"/>
          <w:sz w:val="22"/>
          <w:szCs w:val="22"/>
          <w:lang w:val="en-GB"/>
        </w:rPr>
        <w:t>.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Knowing the </w:t>
      </w:r>
      <w:r w:rsidR="0FD00E74" w:rsidRPr="00D3292A">
        <w:rPr>
          <w:rStyle w:val="normaltextrun"/>
          <w:rFonts w:ascii="Arial" w:hAnsi="Arial" w:cs="Arial"/>
          <w:sz w:val="22"/>
          <w:szCs w:val="22"/>
          <w:lang w:val="en-GB"/>
        </w:rPr>
        <w:t>protection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policy exchanged between vSEPP and hSEPP </w:t>
      </w:r>
      <w:r w:rsidR="0620293E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over N32-c 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can also </w:t>
      </w:r>
      <w:r w:rsidR="7032C3D1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help troubleshooting and 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improve RI’s confidence that its modification </w:t>
      </w:r>
      <w:r w:rsidR="553E4E19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of N32-f information elements </w:t>
      </w:r>
      <w:r w:rsidR="1A00071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using PRINS </w:t>
      </w:r>
      <w:r w:rsidR="553E4E19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will </w:t>
      </w:r>
      <w:r w:rsidR="0F011AE0" w:rsidRPr="00D3292A">
        <w:rPr>
          <w:rStyle w:val="normaltextrun"/>
          <w:rFonts w:ascii="Arial" w:hAnsi="Arial" w:cs="Arial"/>
          <w:sz w:val="22"/>
          <w:szCs w:val="22"/>
          <w:lang w:val="en-GB"/>
        </w:rPr>
        <w:t>not be rejected</w:t>
      </w:r>
      <w:r w:rsidR="553E4E19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by</w:t>
      </w:r>
      <w:r w:rsidR="1A00071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vSEPP </w:t>
      </w:r>
      <w:r w:rsidR="0F011AE0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or </w:t>
      </w:r>
      <w:r w:rsidR="1A00071F" w:rsidRPr="00D3292A">
        <w:rPr>
          <w:rStyle w:val="normaltextrun"/>
          <w:rFonts w:ascii="Arial" w:hAnsi="Arial" w:cs="Arial"/>
          <w:sz w:val="22"/>
          <w:szCs w:val="22"/>
          <w:lang w:val="en-GB"/>
        </w:rPr>
        <w:t>hSEPP.</w:t>
      </w:r>
      <w:r w:rsidR="24853CD4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If </w:t>
      </w:r>
      <w:r w:rsidR="6E64128B" w:rsidRPr="00D3292A">
        <w:rPr>
          <w:rStyle w:val="normaltextrun"/>
          <w:rFonts w:ascii="Arial" w:hAnsi="Arial" w:cs="Arial"/>
          <w:sz w:val="22"/>
          <w:szCs w:val="22"/>
          <w:lang w:val="en-GB"/>
        </w:rPr>
        <w:t>security profiles, instead of protection policy</w:t>
      </w:r>
      <w:r w:rsidR="00E40D1A" w:rsidRPr="00D3292A">
        <w:rPr>
          <w:rStyle w:val="normaltextrun"/>
          <w:rFonts w:ascii="Arial" w:hAnsi="Arial" w:cs="Arial"/>
          <w:sz w:val="22"/>
          <w:szCs w:val="22"/>
          <w:lang w:val="en-GB"/>
        </w:rPr>
        <w:t>,</w:t>
      </w:r>
      <w:r w:rsidR="001B6838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are exchanged</w:t>
      </w:r>
      <w:r w:rsidR="6E64128B" w:rsidRPr="00D3292A">
        <w:rPr>
          <w:rStyle w:val="normaltextrun"/>
          <w:rFonts w:ascii="Arial" w:hAnsi="Arial" w:cs="Arial"/>
          <w:sz w:val="22"/>
          <w:szCs w:val="22"/>
          <w:lang w:val="en-GB"/>
        </w:rPr>
        <w:t>, th</w:t>
      </w:r>
      <w:r w:rsidR="001B6838" w:rsidRPr="00D3292A">
        <w:rPr>
          <w:rStyle w:val="normaltextrun"/>
          <w:rFonts w:ascii="Arial" w:hAnsi="Arial" w:cs="Arial"/>
          <w:sz w:val="22"/>
          <w:szCs w:val="22"/>
          <w:lang w:val="en-GB"/>
        </w:rPr>
        <w:t>ese profiles should</w:t>
      </w:r>
      <w:r w:rsidR="760BD66B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be</w:t>
      </w:r>
      <w:r w:rsidR="6E64128B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visible to RIs.</w:t>
      </w:r>
      <w:r w:rsidR="1A00071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</w:p>
    <w:p w14:paraId="36B9B952" w14:textId="02970520" w:rsidR="00AF3F9D" w:rsidRPr="007A0204" w:rsidRDefault="009C1707" w:rsidP="00BC63BA">
      <w:pPr>
        <w:pStyle w:val="paragraph"/>
        <w:numPr>
          <w:ilvl w:val="0"/>
          <w:numId w:val="26"/>
        </w:numPr>
        <w:spacing w:line="259" w:lineRule="auto"/>
        <w:rPr>
          <w:rStyle w:val="normaltextrun"/>
          <w:rFonts w:ascii="Arial" w:hAnsi="Arial" w:cs="Arial"/>
          <w:sz w:val="22"/>
          <w:szCs w:val="22"/>
          <w:lang w:val="en-GB"/>
        </w:rPr>
      </w:pPr>
      <w:r w:rsidRPr="009C1707">
        <w:rPr>
          <w:rStyle w:val="normaltextrun"/>
          <w:rFonts w:ascii="Arial" w:hAnsi="Arial" w:cs="Arial"/>
          <w:sz w:val="22"/>
          <w:szCs w:val="22"/>
          <w:lang w:val="en-GB"/>
        </w:rPr>
        <w:t xml:space="preserve">Currently, </w:t>
      </w:r>
      <w:r w:rsidR="493A6354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3GPP TS 33.501 (clause 13.2.1 of TS 33.501) specifies two options for N32-f transport layer protection: NDS/IP and TLS VPN. </w:t>
      </w:r>
      <w:r w:rsidR="7D6ADBBC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However, </w:t>
      </w:r>
      <w:r w:rsidR="18A8C5FD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in the case of TLS VPN, </w:t>
      </w:r>
      <w:r w:rsidR="7D6ADBBC" w:rsidRPr="007A0204">
        <w:rPr>
          <w:rStyle w:val="normaltextrun"/>
          <w:rFonts w:ascii="Arial" w:hAnsi="Arial" w:cs="Arial"/>
          <w:sz w:val="22"/>
          <w:szCs w:val="22"/>
          <w:lang w:val="en-GB"/>
        </w:rPr>
        <w:t>certificate authentication and validations are not clearly specified</w:t>
      </w:r>
      <w:r w:rsidR="59311287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 for RIs</w:t>
      </w:r>
      <w:r w:rsidR="7D6ADBBC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  <w:r w:rsidR="79B6B608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Further clarification on certificate authentication and validation for N32-f </w:t>
      </w:r>
      <w:r w:rsidR="59311287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transport layer protection </w:t>
      </w:r>
      <w:r w:rsidR="79B6B608" w:rsidRPr="007A0204">
        <w:rPr>
          <w:rStyle w:val="normaltextrun"/>
          <w:rFonts w:ascii="Arial" w:hAnsi="Arial" w:cs="Arial"/>
          <w:sz w:val="22"/>
          <w:szCs w:val="22"/>
          <w:lang w:val="en-GB"/>
        </w:rPr>
        <w:t>would be beneficial</w:t>
      </w:r>
      <w:r w:rsidR="59311287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 to RIs</w:t>
      </w:r>
      <w:r w:rsidR="79B6B608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</w:p>
    <w:p w14:paraId="238AD4A2" w14:textId="18C860E5" w:rsidR="003E0E69" w:rsidRDefault="58F9EAE8" w:rsidP="003E0E6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5320D4">
        <w:rPr>
          <w:rStyle w:val="normaltextrun"/>
          <w:rFonts w:ascii="Arial" w:hAnsi="Arial" w:cs="Arial"/>
          <w:sz w:val="22"/>
          <w:szCs w:val="22"/>
          <w:lang w:val="en-GB"/>
        </w:rPr>
        <w:t>GSMA N</w:t>
      </w:r>
      <w:r w:rsidR="553E4E19" w:rsidRPr="005320D4">
        <w:rPr>
          <w:rStyle w:val="normaltextrun"/>
          <w:rFonts w:ascii="Arial" w:hAnsi="Arial" w:cs="Arial"/>
          <w:sz w:val="22"/>
          <w:szCs w:val="22"/>
          <w:lang w:val="en-GB"/>
        </w:rPr>
        <w:t>R</w:t>
      </w:r>
      <w:r w:rsidR="467984B3" w:rsidRPr="005320D4">
        <w:rPr>
          <w:rStyle w:val="normaltextrun"/>
          <w:rFonts w:ascii="Arial" w:hAnsi="Arial" w:cs="Arial"/>
          <w:sz w:val="22"/>
          <w:szCs w:val="22"/>
          <w:lang w:val="en-GB"/>
        </w:rPr>
        <w:t>G</w:t>
      </w:r>
      <w:r w:rsidRPr="005320D4">
        <w:rPr>
          <w:rStyle w:val="normaltextrun"/>
          <w:rFonts w:ascii="Arial" w:hAnsi="Arial" w:cs="Arial"/>
          <w:sz w:val="22"/>
          <w:szCs w:val="22"/>
          <w:lang w:val="en-GB"/>
        </w:rPr>
        <w:t xml:space="preserve"> believes </w:t>
      </w:r>
      <w:r w:rsidR="00E40D1A">
        <w:rPr>
          <w:rStyle w:val="normaltextrun"/>
          <w:rFonts w:ascii="Arial" w:hAnsi="Arial" w:cs="Arial"/>
          <w:sz w:val="22"/>
          <w:szCs w:val="22"/>
          <w:lang w:val="en-GB"/>
        </w:rPr>
        <w:t>that</w:t>
      </w:r>
      <w:r w:rsidRPr="005320D4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1A00071F" w:rsidRPr="005320D4">
        <w:rPr>
          <w:rStyle w:val="normaltextrun"/>
          <w:rFonts w:ascii="Arial" w:hAnsi="Arial" w:cs="Arial"/>
          <w:sz w:val="22"/>
          <w:szCs w:val="22"/>
          <w:lang w:val="en-GB"/>
        </w:rPr>
        <w:t>further refinements of</w:t>
      </w:r>
      <w:r w:rsidRPr="005320D4">
        <w:rPr>
          <w:rStyle w:val="normaltextrun"/>
          <w:rFonts w:ascii="Arial" w:hAnsi="Arial" w:cs="Arial"/>
          <w:sz w:val="22"/>
          <w:szCs w:val="22"/>
          <w:lang w:val="en-GB"/>
        </w:rPr>
        <w:t xml:space="preserve"> PRINS are important for RIs to support PRINS</w:t>
      </w:r>
      <w:r w:rsidR="467984B3" w:rsidRPr="005320D4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3E0E69">
        <w:rPr>
          <w:rStyle w:val="eop"/>
          <w:rFonts w:ascii="Arial" w:hAnsi="Arial" w:cs="Arial"/>
          <w:sz w:val="22"/>
          <w:szCs w:val="22"/>
        </w:rPr>
        <w:t> </w:t>
      </w:r>
    </w:p>
    <w:p w14:paraId="1CD872E5" w14:textId="77777777" w:rsidR="00C3771D" w:rsidRDefault="00C3771D" w:rsidP="003E0E6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200C199A" w14:textId="77777777" w:rsidR="003E0E69" w:rsidRDefault="003E0E69" w:rsidP="003E0E69">
      <w:pPr>
        <w:pStyle w:val="paragraph"/>
        <w:numPr>
          <w:ilvl w:val="0"/>
          <w:numId w:val="21"/>
        </w:numPr>
        <w:spacing w:before="0" w:beforeAutospacing="0" w:after="0" w:afterAutospacing="0"/>
        <w:ind w:firstLine="0"/>
        <w:textAlignment w:val="baseline"/>
        <w:rPr>
          <w:rStyle w:val="eop"/>
          <w:rFonts w:ascii="Arial" w:hAnsi="Arial" w:cs="Arial"/>
          <w:b/>
          <w:bCs/>
          <w:sz w:val="28"/>
          <w:szCs w:val="28"/>
        </w:rPr>
      </w:pPr>
      <w:r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Actions</w:t>
      </w:r>
      <w:r>
        <w:rPr>
          <w:rStyle w:val="eop"/>
          <w:rFonts w:ascii="Arial" w:hAnsi="Arial" w:cs="Arial"/>
          <w:b/>
          <w:bCs/>
          <w:sz w:val="28"/>
          <w:szCs w:val="28"/>
        </w:rPr>
        <w:t> </w:t>
      </w:r>
    </w:p>
    <w:p w14:paraId="2BAA7E02" w14:textId="77777777" w:rsidR="006755C2" w:rsidRDefault="006755C2" w:rsidP="006755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8"/>
          <w:szCs w:val="28"/>
        </w:rPr>
      </w:pPr>
    </w:p>
    <w:p w14:paraId="0B3EFF1E" w14:textId="1A667C74" w:rsidR="003E0E69" w:rsidRDefault="1783B633" w:rsidP="1EEC70C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1EEC70C8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 3GPP SA</w:t>
      </w:r>
      <w:r w:rsidR="18D31B1F" w:rsidRPr="1EEC70C8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: GSMA NRG kindly ask</w:t>
      </w:r>
      <w:r w:rsidR="18D31B1F" w:rsidRPr="1EEC70C8">
        <w:rPr>
          <w:rStyle w:val="normaltextrun"/>
          <w:rFonts w:ascii="Arial" w:hAnsi="Arial" w:cs="Arial"/>
          <w:sz w:val="22"/>
          <w:szCs w:val="22"/>
          <w:lang w:val="en-GB"/>
        </w:rPr>
        <w:t>s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3GPP SA</w:t>
      </w:r>
      <w:r w:rsidR="18D31B1F" w:rsidRPr="1EEC70C8">
        <w:rPr>
          <w:rStyle w:val="normaltextrun"/>
          <w:rFonts w:ascii="Arial" w:hAnsi="Arial" w:cs="Arial"/>
          <w:sz w:val="22"/>
          <w:szCs w:val="22"/>
          <w:lang w:val="en-GB"/>
        </w:rPr>
        <w:t>3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to take the above information into </w:t>
      </w:r>
      <w:r w:rsidR="00B56859" w:rsidRPr="1EEC70C8">
        <w:rPr>
          <w:rStyle w:val="normaltextrun"/>
          <w:rFonts w:ascii="Arial" w:hAnsi="Arial" w:cs="Arial"/>
          <w:sz w:val="22"/>
          <w:szCs w:val="22"/>
          <w:lang w:val="en-GB"/>
        </w:rPr>
        <w:t>account and</w:t>
      </w:r>
      <w:r w:rsidR="001B6838">
        <w:rPr>
          <w:rStyle w:val="normaltextrun"/>
          <w:rFonts w:ascii="Arial" w:hAnsi="Arial" w:cs="Arial"/>
          <w:sz w:val="22"/>
          <w:szCs w:val="22"/>
          <w:lang w:val="en-GB"/>
        </w:rPr>
        <w:t xml:space="preserve"> consider </w:t>
      </w:r>
      <w:r w:rsidR="18D31B1F" w:rsidRPr="1EEC70C8">
        <w:rPr>
          <w:rStyle w:val="normaltextrun"/>
          <w:rFonts w:ascii="Arial" w:hAnsi="Arial" w:cs="Arial"/>
          <w:sz w:val="22"/>
          <w:szCs w:val="22"/>
          <w:lang w:val="en-GB"/>
        </w:rPr>
        <w:t>updat</w:t>
      </w:r>
      <w:r w:rsidR="00E40D1A">
        <w:rPr>
          <w:rStyle w:val="normaltextrun"/>
          <w:rFonts w:ascii="Arial" w:hAnsi="Arial" w:cs="Arial"/>
          <w:sz w:val="22"/>
          <w:szCs w:val="22"/>
          <w:lang w:val="en-GB"/>
        </w:rPr>
        <w:t xml:space="preserve">ing </w:t>
      </w:r>
      <w:r w:rsidR="18D31B1F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PRINS accordingly in </w:t>
      </w:r>
      <w:r w:rsidR="58F9EAE8" w:rsidRPr="1EEC70C8">
        <w:rPr>
          <w:rStyle w:val="normaltextrun"/>
          <w:rFonts w:ascii="Arial" w:hAnsi="Arial" w:cs="Arial"/>
          <w:sz w:val="22"/>
          <w:szCs w:val="22"/>
          <w:lang w:val="en-GB"/>
        </w:rPr>
        <w:t>3GPP Release 20</w:t>
      </w:r>
      <w:r w:rsidR="553E4E19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(5G Advanced)</w:t>
      </w:r>
      <w:r w:rsidR="00E40D1A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E40D1A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to ensure that </w:t>
      </w:r>
      <w:r w:rsidR="00E40D1A">
        <w:rPr>
          <w:rStyle w:val="normaltextrun"/>
          <w:rFonts w:ascii="Arial" w:hAnsi="Arial" w:cs="Arial"/>
          <w:sz w:val="22"/>
          <w:szCs w:val="22"/>
          <w:lang w:val="en-GB"/>
        </w:rPr>
        <w:t xml:space="preserve">the </w:t>
      </w:r>
      <w:r w:rsidR="00E40D1A" w:rsidRPr="1EEC70C8">
        <w:rPr>
          <w:rStyle w:val="normaltextrun"/>
          <w:rFonts w:ascii="Arial" w:hAnsi="Arial" w:cs="Arial"/>
          <w:sz w:val="22"/>
          <w:szCs w:val="22"/>
          <w:lang w:val="en-GB"/>
        </w:rPr>
        <w:t>end-to-end application layer security can be deployed for 5GS roaming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.</w:t>
      </w:r>
      <w:r w:rsidRPr="1EEC70C8">
        <w:rPr>
          <w:rStyle w:val="eop"/>
          <w:rFonts w:ascii="Arial" w:hAnsi="Arial" w:cs="Arial"/>
          <w:sz w:val="22"/>
          <w:szCs w:val="22"/>
        </w:rPr>
        <w:t> </w:t>
      </w:r>
    </w:p>
    <w:p w14:paraId="0ACDD108" w14:textId="77777777" w:rsidR="003E0E69" w:rsidRDefault="003E0E69" w:rsidP="003E0E6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5EA4F797" w14:textId="77777777" w:rsidR="003E0E69" w:rsidRDefault="003E0E69" w:rsidP="003E0E6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79BB3AB6" w14:textId="77777777" w:rsidR="003E0E69" w:rsidRDefault="003E0E69" w:rsidP="003E0E69">
      <w:pPr>
        <w:pStyle w:val="paragraph"/>
        <w:numPr>
          <w:ilvl w:val="0"/>
          <w:numId w:val="22"/>
        </w:numPr>
        <w:spacing w:before="0" w:beforeAutospacing="0" w:after="0" w:afterAutospacing="0"/>
        <w:ind w:firstLine="0"/>
        <w:textAlignment w:val="baseline"/>
        <w:rPr>
          <w:rStyle w:val="eop"/>
          <w:rFonts w:ascii="Arial" w:hAnsi="Arial" w:cs="Arial"/>
          <w:b/>
          <w:bCs/>
          <w:sz w:val="28"/>
          <w:szCs w:val="28"/>
        </w:rPr>
      </w:pPr>
      <w:r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Future meetings</w:t>
      </w:r>
      <w:r>
        <w:rPr>
          <w:rStyle w:val="eop"/>
          <w:rFonts w:ascii="Arial" w:hAnsi="Arial" w:cs="Arial"/>
          <w:b/>
          <w:bCs/>
          <w:sz w:val="28"/>
          <w:szCs w:val="28"/>
        </w:rPr>
        <w:t> </w:t>
      </w:r>
    </w:p>
    <w:p w14:paraId="1C440E73" w14:textId="77777777" w:rsidR="00B62102" w:rsidRDefault="00B62102" w:rsidP="00B6210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8"/>
          <w:szCs w:val="28"/>
        </w:rPr>
      </w:pPr>
    </w:p>
    <w:p w14:paraId="02DD71F8" w14:textId="730A67CD" w:rsidR="002D7430" w:rsidRDefault="58F9EAE8" w:rsidP="1EEC70C8">
      <w:pPr>
        <w:pStyle w:val="paragraph"/>
        <w:numPr>
          <w:ilvl w:val="0"/>
          <w:numId w:val="24"/>
        </w:numPr>
        <w:tabs>
          <w:tab w:val="clear" w:pos="720"/>
          <w:tab w:val="num" w:pos="375"/>
        </w:tabs>
        <w:spacing w:before="0" w:beforeAutospacing="0" w:after="0" w:afterAutospacing="0"/>
        <w:ind w:firstLine="0"/>
        <w:textAlignment w:val="baseline"/>
        <w:rPr>
          <w:rFonts w:ascii="Arial" w:hAnsi="Arial" w:cs="Arial"/>
          <w:sz w:val="22"/>
          <w:szCs w:val="22"/>
        </w:rPr>
      </w:pPr>
      <w:r w:rsidRPr="1EEC70C8">
        <w:rPr>
          <w:rStyle w:val="eop"/>
          <w:rFonts w:ascii="Arial" w:hAnsi="Arial" w:cs="Arial"/>
          <w:sz w:val="22"/>
          <w:szCs w:val="22"/>
        </w:rPr>
        <w:t xml:space="preserve">NRG#27, </w:t>
      </w:r>
      <w:r w:rsidR="6640DF36" w:rsidRPr="1EEC70C8">
        <w:rPr>
          <w:rStyle w:val="eop"/>
          <w:rFonts w:ascii="Arial" w:hAnsi="Arial" w:cs="Arial"/>
          <w:sz w:val="22"/>
          <w:szCs w:val="22"/>
        </w:rPr>
        <w:t>October</w:t>
      </w:r>
      <w:r w:rsidR="76E054CE" w:rsidRPr="1EEC70C8">
        <w:rPr>
          <w:rStyle w:val="eop"/>
          <w:rFonts w:ascii="Arial" w:hAnsi="Arial" w:cs="Arial"/>
          <w:sz w:val="22"/>
          <w:szCs w:val="22"/>
        </w:rPr>
        <w:t xml:space="preserve"> 2025</w:t>
      </w:r>
    </w:p>
    <w:p w14:paraId="675D8330" w14:textId="00BF4D69" w:rsidR="4D6AD3C2" w:rsidRDefault="4D6AD3C2" w:rsidP="1EEC70C8">
      <w:pPr>
        <w:pStyle w:val="paragraph"/>
        <w:numPr>
          <w:ilvl w:val="0"/>
          <w:numId w:val="24"/>
        </w:numPr>
        <w:tabs>
          <w:tab w:val="clear" w:pos="720"/>
          <w:tab w:val="num" w:pos="375"/>
        </w:tabs>
        <w:spacing w:before="0" w:beforeAutospacing="0" w:after="0" w:afterAutospacing="0"/>
        <w:ind w:firstLine="0"/>
        <w:rPr>
          <w:rStyle w:val="eop"/>
          <w:rFonts w:ascii="Arial" w:hAnsi="Arial" w:cs="Arial"/>
          <w:sz w:val="22"/>
          <w:szCs w:val="22"/>
        </w:rPr>
      </w:pPr>
      <w:r w:rsidRPr="1EEC70C8">
        <w:rPr>
          <w:rStyle w:val="eop"/>
          <w:rFonts w:ascii="Arial" w:hAnsi="Arial" w:cs="Arial"/>
          <w:sz w:val="22"/>
          <w:szCs w:val="22"/>
        </w:rPr>
        <w:t>NRG#28, January 2026</w:t>
      </w:r>
    </w:p>
    <w:p w14:paraId="52C5BBA5" w14:textId="77777777" w:rsidR="003F70BB" w:rsidRPr="00C201D7" w:rsidRDefault="003F70BB" w:rsidP="003F70BB">
      <w:pPr>
        <w:pStyle w:val="NormalParagraph"/>
        <w:rPr>
          <w:rFonts w:eastAsia="MS Mincho"/>
          <w:b/>
          <w:lang w:eastAsia="ja-JP"/>
        </w:rPr>
      </w:pPr>
    </w:p>
    <w:sectPr w:rsidR="003F70BB" w:rsidRPr="00C201D7" w:rsidSect="007D4437">
      <w:headerReference w:type="even" r:id="rId13"/>
      <w:headerReference w:type="default" r:id="rId14"/>
      <w:foot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9B72D" w14:textId="77777777" w:rsidR="00095650" w:rsidRDefault="00095650">
      <w:r>
        <w:separator/>
      </w:r>
    </w:p>
    <w:p w14:paraId="1814DCF1" w14:textId="77777777" w:rsidR="00095650" w:rsidRDefault="00095650"/>
    <w:p w14:paraId="736CC7BD" w14:textId="77777777" w:rsidR="00095650" w:rsidRDefault="00095650"/>
    <w:p w14:paraId="2F3794B9" w14:textId="77777777" w:rsidR="00095650" w:rsidRDefault="00095650"/>
    <w:p w14:paraId="025148D0" w14:textId="77777777" w:rsidR="00095650" w:rsidRDefault="00095650"/>
    <w:p w14:paraId="0363119B" w14:textId="77777777" w:rsidR="00095650" w:rsidRDefault="00095650"/>
    <w:p w14:paraId="0AA72A13" w14:textId="77777777" w:rsidR="00095650" w:rsidRDefault="00095650"/>
    <w:p w14:paraId="4A05DF4D" w14:textId="77777777" w:rsidR="00095650" w:rsidRDefault="00095650"/>
    <w:p w14:paraId="5E5477B2" w14:textId="77777777" w:rsidR="00095650" w:rsidRDefault="00095650"/>
  </w:endnote>
  <w:endnote w:type="continuationSeparator" w:id="0">
    <w:p w14:paraId="106EAB48" w14:textId="77777777" w:rsidR="00095650" w:rsidRDefault="00095650">
      <w:r>
        <w:continuationSeparator/>
      </w:r>
    </w:p>
    <w:p w14:paraId="00ADA69A" w14:textId="77777777" w:rsidR="00095650" w:rsidRDefault="00095650"/>
    <w:p w14:paraId="20DD1353" w14:textId="77777777" w:rsidR="00095650" w:rsidRDefault="00095650"/>
    <w:p w14:paraId="5C3B2587" w14:textId="77777777" w:rsidR="00095650" w:rsidRDefault="00095650"/>
    <w:p w14:paraId="641B913B" w14:textId="77777777" w:rsidR="00095650" w:rsidRDefault="00095650"/>
    <w:p w14:paraId="109F7D39" w14:textId="77777777" w:rsidR="00095650" w:rsidRDefault="00095650"/>
    <w:p w14:paraId="51939FB0" w14:textId="77777777" w:rsidR="00095650" w:rsidRDefault="00095650"/>
    <w:p w14:paraId="276214AE" w14:textId="77777777" w:rsidR="00095650" w:rsidRDefault="00095650"/>
    <w:p w14:paraId="78C026B5" w14:textId="77777777" w:rsidR="00095650" w:rsidRDefault="000956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ED5D" w14:textId="7A7453D4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7DF5CDF1" w14:textId="77777777" w:rsidR="00C66843" w:rsidRDefault="00C66843" w:rsidP="00DB7D27">
    <w:pPr>
      <w:ind w:left="-851"/>
      <w:rPr>
        <w:i/>
        <w:sz w:val="20"/>
      </w:rPr>
    </w:pPr>
  </w:p>
  <w:p w14:paraId="59EA897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16C29" w14:textId="77777777" w:rsidR="00095650" w:rsidRDefault="00095650">
      <w:r>
        <w:separator/>
      </w:r>
    </w:p>
    <w:p w14:paraId="62BF1618" w14:textId="77777777" w:rsidR="00095650" w:rsidRDefault="00095650"/>
    <w:p w14:paraId="57BF6F35" w14:textId="77777777" w:rsidR="00095650" w:rsidRDefault="00095650"/>
    <w:p w14:paraId="661A31F2" w14:textId="77777777" w:rsidR="00095650" w:rsidRDefault="00095650"/>
    <w:p w14:paraId="15FB0E1F" w14:textId="77777777" w:rsidR="00095650" w:rsidRDefault="00095650"/>
    <w:p w14:paraId="5B5982BE" w14:textId="77777777" w:rsidR="00095650" w:rsidRDefault="00095650"/>
    <w:p w14:paraId="13F997CE" w14:textId="77777777" w:rsidR="00095650" w:rsidRDefault="00095650"/>
    <w:p w14:paraId="69417913" w14:textId="77777777" w:rsidR="00095650" w:rsidRDefault="00095650"/>
    <w:p w14:paraId="0FCEB36F" w14:textId="77777777" w:rsidR="00095650" w:rsidRDefault="00095650"/>
  </w:footnote>
  <w:footnote w:type="continuationSeparator" w:id="0">
    <w:p w14:paraId="60980DFF" w14:textId="77777777" w:rsidR="00095650" w:rsidRDefault="00095650">
      <w:r>
        <w:continuationSeparator/>
      </w:r>
    </w:p>
    <w:p w14:paraId="445DD1F1" w14:textId="77777777" w:rsidR="00095650" w:rsidRDefault="00095650"/>
    <w:p w14:paraId="5E4BF060" w14:textId="77777777" w:rsidR="00095650" w:rsidRDefault="00095650"/>
    <w:p w14:paraId="22518D4F" w14:textId="77777777" w:rsidR="00095650" w:rsidRDefault="00095650"/>
    <w:p w14:paraId="2DA6E1E6" w14:textId="77777777" w:rsidR="00095650" w:rsidRDefault="00095650"/>
    <w:p w14:paraId="7634F1FE" w14:textId="77777777" w:rsidR="00095650" w:rsidRDefault="00095650"/>
    <w:p w14:paraId="68349B60" w14:textId="77777777" w:rsidR="00095650" w:rsidRDefault="00095650"/>
    <w:p w14:paraId="4539A6B0" w14:textId="77777777" w:rsidR="00095650" w:rsidRDefault="00095650"/>
    <w:p w14:paraId="4FBC8E98" w14:textId="77777777" w:rsidR="00095650" w:rsidRDefault="000956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757B0" w14:textId="77777777" w:rsidR="00C66843" w:rsidRDefault="00C66843">
    <w:pPr>
      <w:pStyle w:val="Header"/>
    </w:pPr>
  </w:p>
  <w:p w14:paraId="655BBCA6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5754" w14:textId="77777777" w:rsidR="00C66843" w:rsidRPr="00F04B04" w:rsidRDefault="00C66843" w:rsidP="0060180A">
    <w:pPr>
      <w:pStyle w:val="Header"/>
    </w:pPr>
  </w:p>
  <w:p w14:paraId="1D3BFA33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9A651B"/>
    <w:multiLevelType w:val="multilevel"/>
    <w:tmpl w:val="1B40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666801"/>
    <w:multiLevelType w:val="hybridMultilevel"/>
    <w:tmpl w:val="36A01C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BBB266B"/>
    <w:multiLevelType w:val="multilevel"/>
    <w:tmpl w:val="31DADBB2"/>
    <w:lvl w:ilvl="0">
      <w:start w:val="3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B378A"/>
    <w:multiLevelType w:val="multilevel"/>
    <w:tmpl w:val="F5404FF0"/>
    <w:lvl w:ilvl="0">
      <w:start w:val="2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7" w15:restartNumberingAfterBreak="0">
    <w:nsid w:val="4DB83F0B"/>
    <w:multiLevelType w:val="hybridMultilevel"/>
    <w:tmpl w:val="EE76A4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C6AEB"/>
    <w:multiLevelType w:val="multilevel"/>
    <w:tmpl w:val="246A3ED6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74662F5"/>
    <w:multiLevelType w:val="multilevel"/>
    <w:tmpl w:val="4EF8F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3362353">
    <w:abstractNumId w:val="27"/>
  </w:num>
  <w:num w:numId="2" w16cid:durableId="340401476">
    <w:abstractNumId w:val="11"/>
  </w:num>
  <w:num w:numId="3" w16cid:durableId="1902709416">
    <w:abstractNumId w:val="10"/>
  </w:num>
  <w:num w:numId="4" w16cid:durableId="1268388597">
    <w:abstractNumId w:val="4"/>
  </w:num>
  <w:num w:numId="5" w16cid:durableId="2072074068">
    <w:abstractNumId w:val="1"/>
  </w:num>
  <w:num w:numId="6" w16cid:durableId="375618180">
    <w:abstractNumId w:val="2"/>
  </w:num>
  <w:num w:numId="7" w16cid:durableId="1092697713">
    <w:abstractNumId w:val="22"/>
  </w:num>
  <w:num w:numId="8" w16cid:durableId="1733775596">
    <w:abstractNumId w:val="25"/>
  </w:num>
  <w:num w:numId="9" w16cid:durableId="186910365">
    <w:abstractNumId w:val="12"/>
  </w:num>
  <w:num w:numId="10" w16cid:durableId="773865333">
    <w:abstractNumId w:val="3"/>
  </w:num>
  <w:num w:numId="11" w16cid:durableId="800226568">
    <w:abstractNumId w:val="0"/>
  </w:num>
  <w:num w:numId="12" w16cid:durableId="1959527741">
    <w:abstractNumId w:val="26"/>
  </w:num>
  <w:num w:numId="13" w16cid:durableId="602961380">
    <w:abstractNumId w:val="7"/>
  </w:num>
  <w:num w:numId="14" w16cid:durableId="286008617">
    <w:abstractNumId w:val="20"/>
  </w:num>
  <w:num w:numId="15" w16cid:durableId="1781486010">
    <w:abstractNumId w:val="8"/>
  </w:num>
  <w:num w:numId="16" w16cid:durableId="989676275">
    <w:abstractNumId w:val="15"/>
  </w:num>
  <w:num w:numId="17" w16cid:durableId="31348685">
    <w:abstractNumId w:val="21"/>
  </w:num>
  <w:num w:numId="18" w16cid:durableId="1494226042">
    <w:abstractNumId w:val="13"/>
  </w:num>
  <w:num w:numId="19" w16cid:durableId="836044554">
    <w:abstractNumId w:val="9"/>
  </w:num>
  <w:num w:numId="20" w16cid:durableId="229190696">
    <w:abstractNumId w:val="18"/>
  </w:num>
  <w:num w:numId="21" w16cid:durableId="136846432">
    <w:abstractNumId w:val="16"/>
  </w:num>
  <w:num w:numId="22" w16cid:durableId="2098673175">
    <w:abstractNumId w:val="14"/>
  </w:num>
  <w:num w:numId="23" w16cid:durableId="682826019">
    <w:abstractNumId w:val="23"/>
  </w:num>
  <w:num w:numId="24" w16cid:durableId="664667768">
    <w:abstractNumId w:val="5"/>
  </w:num>
  <w:num w:numId="25" w16cid:durableId="1163004982">
    <w:abstractNumId w:val="6"/>
  </w:num>
  <w:num w:numId="26" w16cid:durableId="38364312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ctiveWritingStyle w:appName="MSWord" w:lang="fr-B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728"/>
    <w:rsid w:val="000032B9"/>
    <w:rsid w:val="00010F4A"/>
    <w:rsid w:val="00015377"/>
    <w:rsid w:val="00015F33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5A08"/>
    <w:rsid w:val="0005647E"/>
    <w:rsid w:val="000577A7"/>
    <w:rsid w:val="00063E5A"/>
    <w:rsid w:val="00072292"/>
    <w:rsid w:val="000726EC"/>
    <w:rsid w:val="00072B4A"/>
    <w:rsid w:val="000813EB"/>
    <w:rsid w:val="00081BE1"/>
    <w:rsid w:val="0008722D"/>
    <w:rsid w:val="00090084"/>
    <w:rsid w:val="000906B1"/>
    <w:rsid w:val="00093416"/>
    <w:rsid w:val="00095650"/>
    <w:rsid w:val="00096622"/>
    <w:rsid w:val="00097FBD"/>
    <w:rsid w:val="000A1E09"/>
    <w:rsid w:val="000A3B37"/>
    <w:rsid w:val="000A3CD4"/>
    <w:rsid w:val="000A7FB4"/>
    <w:rsid w:val="000B14A9"/>
    <w:rsid w:val="000C07CC"/>
    <w:rsid w:val="000C083E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8B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37960"/>
    <w:rsid w:val="00140655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BD2"/>
    <w:rsid w:val="00170D84"/>
    <w:rsid w:val="001714C2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4A83"/>
    <w:rsid w:val="001A73DB"/>
    <w:rsid w:val="001B18AC"/>
    <w:rsid w:val="001B6838"/>
    <w:rsid w:val="001C1435"/>
    <w:rsid w:val="001C1B47"/>
    <w:rsid w:val="001C4FFD"/>
    <w:rsid w:val="001C5EDF"/>
    <w:rsid w:val="001D2BCD"/>
    <w:rsid w:val="001D2EF4"/>
    <w:rsid w:val="001D59D4"/>
    <w:rsid w:val="001E0776"/>
    <w:rsid w:val="001E0A44"/>
    <w:rsid w:val="001E44C9"/>
    <w:rsid w:val="001E608E"/>
    <w:rsid w:val="001E6670"/>
    <w:rsid w:val="001E783B"/>
    <w:rsid w:val="001F0B8D"/>
    <w:rsid w:val="001F56C3"/>
    <w:rsid w:val="0020565C"/>
    <w:rsid w:val="00206CB8"/>
    <w:rsid w:val="00206D44"/>
    <w:rsid w:val="00207D52"/>
    <w:rsid w:val="0021083D"/>
    <w:rsid w:val="002123AE"/>
    <w:rsid w:val="00215EB0"/>
    <w:rsid w:val="002170FB"/>
    <w:rsid w:val="002209D0"/>
    <w:rsid w:val="0022182E"/>
    <w:rsid w:val="0022295E"/>
    <w:rsid w:val="0022369D"/>
    <w:rsid w:val="0023602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7730D"/>
    <w:rsid w:val="002828FC"/>
    <w:rsid w:val="00286636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52B9"/>
    <w:rsid w:val="002C5F39"/>
    <w:rsid w:val="002C6CA9"/>
    <w:rsid w:val="002C7516"/>
    <w:rsid w:val="002D05F9"/>
    <w:rsid w:val="002D2A85"/>
    <w:rsid w:val="002D2E4B"/>
    <w:rsid w:val="002D7430"/>
    <w:rsid w:val="002E0473"/>
    <w:rsid w:val="002E2CC1"/>
    <w:rsid w:val="002E5F10"/>
    <w:rsid w:val="002F1E10"/>
    <w:rsid w:val="002F350A"/>
    <w:rsid w:val="002F5197"/>
    <w:rsid w:val="00304A60"/>
    <w:rsid w:val="00311DC4"/>
    <w:rsid w:val="00315FBE"/>
    <w:rsid w:val="00317475"/>
    <w:rsid w:val="003238E4"/>
    <w:rsid w:val="00324EB0"/>
    <w:rsid w:val="00325A0E"/>
    <w:rsid w:val="00327828"/>
    <w:rsid w:val="0034013D"/>
    <w:rsid w:val="003411C5"/>
    <w:rsid w:val="00343311"/>
    <w:rsid w:val="00350B36"/>
    <w:rsid w:val="00351258"/>
    <w:rsid w:val="00353971"/>
    <w:rsid w:val="0035746E"/>
    <w:rsid w:val="00360D05"/>
    <w:rsid w:val="003617FE"/>
    <w:rsid w:val="00373511"/>
    <w:rsid w:val="00376F0E"/>
    <w:rsid w:val="003819F5"/>
    <w:rsid w:val="0038280F"/>
    <w:rsid w:val="00390429"/>
    <w:rsid w:val="00391C81"/>
    <w:rsid w:val="00391FF9"/>
    <w:rsid w:val="003942AA"/>
    <w:rsid w:val="003A09CB"/>
    <w:rsid w:val="003A1D24"/>
    <w:rsid w:val="003A4374"/>
    <w:rsid w:val="003A4AD5"/>
    <w:rsid w:val="003A4EFB"/>
    <w:rsid w:val="003A7082"/>
    <w:rsid w:val="003B1ED3"/>
    <w:rsid w:val="003B22EF"/>
    <w:rsid w:val="003B348E"/>
    <w:rsid w:val="003B68E8"/>
    <w:rsid w:val="003C07F5"/>
    <w:rsid w:val="003C19C7"/>
    <w:rsid w:val="003C233A"/>
    <w:rsid w:val="003C56CC"/>
    <w:rsid w:val="003D320C"/>
    <w:rsid w:val="003D377B"/>
    <w:rsid w:val="003D4A95"/>
    <w:rsid w:val="003E0E69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1577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3CB7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B0A"/>
    <w:rsid w:val="0043532C"/>
    <w:rsid w:val="004359E0"/>
    <w:rsid w:val="00435E9D"/>
    <w:rsid w:val="00437871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C"/>
    <w:rsid w:val="004848FE"/>
    <w:rsid w:val="00486AB3"/>
    <w:rsid w:val="00493A55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2397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4ED1"/>
    <w:rsid w:val="0052752C"/>
    <w:rsid w:val="005320D4"/>
    <w:rsid w:val="005343AE"/>
    <w:rsid w:val="00535946"/>
    <w:rsid w:val="00535B87"/>
    <w:rsid w:val="00537187"/>
    <w:rsid w:val="00537934"/>
    <w:rsid w:val="00537BE2"/>
    <w:rsid w:val="00543DE5"/>
    <w:rsid w:val="00547829"/>
    <w:rsid w:val="00553927"/>
    <w:rsid w:val="00553A6B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7FC3"/>
    <w:rsid w:val="0058060A"/>
    <w:rsid w:val="005809FB"/>
    <w:rsid w:val="0058361C"/>
    <w:rsid w:val="005852E2"/>
    <w:rsid w:val="00594FD7"/>
    <w:rsid w:val="00595A57"/>
    <w:rsid w:val="00597597"/>
    <w:rsid w:val="005B1030"/>
    <w:rsid w:val="005B1B8A"/>
    <w:rsid w:val="005B29FE"/>
    <w:rsid w:val="005B665E"/>
    <w:rsid w:val="005C02E2"/>
    <w:rsid w:val="005C3EF2"/>
    <w:rsid w:val="005C5FD9"/>
    <w:rsid w:val="005C671E"/>
    <w:rsid w:val="005D0601"/>
    <w:rsid w:val="005D2B06"/>
    <w:rsid w:val="005D50D3"/>
    <w:rsid w:val="005D5233"/>
    <w:rsid w:val="005D5622"/>
    <w:rsid w:val="005D59D2"/>
    <w:rsid w:val="005D66FF"/>
    <w:rsid w:val="005D78B8"/>
    <w:rsid w:val="005E059E"/>
    <w:rsid w:val="005E2042"/>
    <w:rsid w:val="005E3986"/>
    <w:rsid w:val="005E51B4"/>
    <w:rsid w:val="005E7559"/>
    <w:rsid w:val="005F532B"/>
    <w:rsid w:val="0060163A"/>
    <w:rsid w:val="0060180A"/>
    <w:rsid w:val="00601BA0"/>
    <w:rsid w:val="00605A71"/>
    <w:rsid w:val="00615E63"/>
    <w:rsid w:val="006176DA"/>
    <w:rsid w:val="00621D86"/>
    <w:rsid w:val="006231E4"/>
    <w:rsid w:val="006247BE"/>
    <w:rsid w:val="00624B26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023F"/>
    <w:rsid w:val="00651938"/>
    <w:rsid w:val="00652D32"/>
    <w:rsid w:val="00657359"/>
    <w:rsid w:val="00662969"/>
    <w:rsid w:val="0066307D"/>
    <w:rsid w:val="00663899"/>
    <w:rsid w:val="006755C2"/>
    <w:rsid w:val="006779E6"/>
    <w:rsid w:val="00681879"/>
    <w:rsid w:val="00686CAC"/>
    <w:rsid w:val="00686DAE"/>
    <w:rsid w:val="006873F4"/>
    <w:rsid w:val="00691301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963"/>
    <w:rsid w:val="006D2F72"/>
    <w:rsid w:val="006E0687"/>
    <w:rsid w:val="006E44CF"/>
    <w:rsid w:val="006E6660"/>
    <w:rsid w:val="006F0B97"/>
    <w:rsid w:val="006F5C08"/>
    <w:rsid w:val="006F6857"/>
    <w:rsid w:val="00701C4C"/>
    <w:rsid w:val="00702875"/>
    <w:rsid w:val="007058E5"/>
    <w:rsid w:val="007060AA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204"/>
    <w:rsid w:val="007A0692"/>
    <w:rsid w:val="007A06B8"/>
    <w:rsid w:val="007A07D3"/>
    <w:rsid w:val="007A3786"/>
    <w:rsid w:val="007A5174"/>
    <w:rsid w:val="007B1585"/>
    <w:rsid w:val="007B15E4"/>
    <w:rsid w:val="007B1AA9"/>
    <w:rsid w:val="007B4DCE"/>
    <w:rsid w:val="007B6A79"/>
    <w:rsid w:val="007C05BD"/>
    <w:rsid w:val="007C23C7"/>
    <w:rsid w:val="007C4694"/>
    <w:rsid w:val="007C59E6"/>
    <w:rsid w:val="007C5CE9"/>
    <w:rsid w:val="007D03D9"/>
    <w:rsid w:val="007D4437"/>
    <w:rsid w:val="007D478C"/>
    <w:rsid w:val="007D4D3E"/>
    <w:rsid w:val="007E41DF"/>
    <w:rsid w:val="007F268B"/>
    <w:rsid w:val="007F49BA"/>
    <w:rsid w:val="0080743E"/>
    <w:rsid w:val="00807F10"/>
    <w:rsid w:val="00813C41"/>
    <w:rsid w:val="00814E74"/>
    <w:rsid w:val="008150E1"/>
    <w:rsid w:val="00815934"/>
    <w:rsid w:val="0082045E"/>
    <w:rsid w:val="00820578"/>
    <w:rsid w:val="00821E41"/>
    <w:rsid w:val="0082223D"/>
    <w:rsid w:val="00824535"/>
    <w:rsid w:val="00824F41"/>
    <w:rsid w:val="00827AA6"/>
    <w:rsid w:val="00830532"/>
    <w:rsid w:val="00832115"/>
    <w:rsid w:val="00832FF3"/>
    <w:rsid w:val="008343DC"/>
    <w:rsid w:val="00834A76"/>
    <w:rsid w:val="0083562C"/>
    <w:rsid w:val="00837A85"/>
    <w:rsid w:val="008404C8"/>
    <w:rsid w:val="00842258"/>
    <w:rsid w:val="008424F5"/>
    <w:rsid w:val="008442A5"/>
    <w:rsid w:val="0084496F"/>
    <w:rsid w:val="00844C43"/>
    <w:rsid w:val="00844F92"/>
    <w:rsid w:val="0084681C"/>
    <w:rsid w:val="00846FD1"/>
    <w:rsid w:val="00850857"/>
    <w:rsid w:val="008552E2"/>
    <w:rsid w:val="00855D3E"/>
    <w:rsid w:val="00856F2E"/>
    <w:rsid w:val="00861FEB"/>
    <w:rsid w:val="00867588"/>
    <w:rsid w:val="00871052"/>
    <w:rsid w:val="008714B6"/>
    <w:rsid w:val="0087338A"/>
    <w:rsid w:val="008737A3"/>
    <w:rsid w:val="00873E7F"/>
    <w:rsid w:val="008747ED"/>
    <w:rsid w:val="00876599"/>
    <w:rsid w:val="00876BEE"/>
    <w:rsid w:val="00877DD4"/>
    <w:rsid w:val="00881435"/>
    <w:rsid w:val="00882814"/>
    <w:rsid w:val="00883262"/>
    <w:rsid w:val="00892B79"/>
    <w:rsid w:val="00893DDE"/>
    <w:rsid w:val="008A34F0"/>
    <w:rsid w:val="008A3DDA"/>
    <w:rsid w:val="008A52BA"/>
    <w:rsid w:val="008A5A26"/>
    <w:rsid w:val="008B67C5"/>
    <w:rsid w:val="008B708E"/>
    <w:rsid w:val="008B7811"/>
    <w:rsid w:val="008C18EF"/>
    <w:rsid w:val="008C3D35"/>
    <w:rsid w:val="008C55FD"/>
    <w:rsid w:val="008C589D"/>
    <w:rsid w:val="008D0356"/>
    <w:rsid w:val="008D10E9"/>
    <w:rsid w:val="008E14D1"/>
    <w:rsid w:val="008E2F80"/>
    <w:rsid w:val="008F002A"/>
    <w:rsid w:val="008F02C8"/>
    <w:rsid w:val="008F4D5D"/>
    <w:rsid w:val="008F5174"/>
    <w:rsid w:val="008F7DEB"/>
    <w:rsid w:val="009021B8"/>
    <w:rsid w:val="009048A6"/>
    <w:rsid w:val="0090510A"/>
    <w:rsid w:val="009056CD"/>
    <w:rsid w:val="00906BA9"/>
    <w:rsid w:val="00911584"/>
    <w:rsid w:val="00913F03"/>
    <w:rsid w:val="009153E7"/>
    <w:rsid w:val="0091554E"/>
    <w:rsid w:val="00915937"/>
    <w:rsid w:val="00916597"/>
    <w:rsid w:val="009204C1"/>
    <w:rsid w:val="0092690B"/>
    <w:rsid w:val="009312E0"/>
    <w:rsid w:val="00933A5F"/>
    <w:rsid w:val="009411B2"/>
    <w:rsid w:val="00945596"/>
    <w:rsid w:val="00946ED4"/>
    <w:rsid w:val="009520EB"/>
    <w:rsid w:val="0095415E"/>
    <w:rsid w:val="00954346"/>
    <w:rsid w:val="00954E58"/>
    <w:rsid w:val="00960D4C"/>
    <w:rsid w:val="0096116E"/>
    <w:rsid w:val="0096193A"/>
    <w:rsid w:val="00965ECB"/>
    <w:rsid w:val="00970403"/>
    <w:rsid w:val="0097202E"/>
    <w:rsid w:val="0097218C"/>
    <w:rsid w:val="00974DA5"/>
    <w:rsid w:val="00974FBB"/>
    <w:rsid w:val="00976F58"/>
    <w:rsid w:val="009806C8"/>
    <w:rsid w:val="00982F1A"/>
    <w:rsid w:val="00984A5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1707"/>
    <w:rsid w:val="009C6384"/>
    <w:rsid w:val="009D2B94"/>
    <w:rsid w:val="009D569F"/>
    <w:rsid w:val="009D57DC"/>
    <w:rsid w:val="009D69F7"/>
    <w:rsid w:val="009E5AF9"/>
    <w:rsid w:val="009E6276"/>
    <w:rsid w:val="009E76DC"/>
    <w:rsid w:val="009E7765"/>
    <w:rsid w:val="009E77AF"/>
    <w:rsid w:val="009E7D05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27F"/>
    <w:rsid w:val="00A204EE"/>
    <w:rsid w:val="00A26A52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82E53"/>
    <w:rsid w:val="00A87A4C"/>
    <w:rsid w:val="00A90EF6"/>
    <w:rsid w:val="00A940BC"/>
    <w:rsid w:val="00A954F3"/>
    <w:rsid w:val="00A9737B"/>
    <w:rsid w:val="00AA1CEC"/>
    <w:rsid w:val="00AB0C15"/>
    <w:rsid w:val="00AB27C6"/>
    <w:rsid w:val="00AB376F"/>
    <w:rsid w:val="00AB5E60"/>
    <w:rsid w:val="00AB7673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3F9D"/>
    <w:rsid w:val="00AF49D3"/>
    <w:rsid w:val="00AF519A"/>
    <w:rsid w:val="00AF7C99"/>
    <w:rsid w:val="00B0321F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2BA8"/>
    <w:rsid w:val="00B25487"/>
    <w:rsid w:val="00B25E0E"/>
    <w:rsid w:val="00B27255"/>
    <w:rsid w:val="00B31033"/>
    <w:rsid w:val="00B32746"/>
    <w:rsid w:val="00B33345"/>
    <w:rsid w:val="00B42B01"/>
    <w:rsid w:val="00B442BE"/>
    <w:rsid w:val="00B46FDC"/>
    <w:rsid w:val="00B476CB"/>
    <w:rsid w:val="00B524DF"/>
    <w:rsid w:val="00B5269E"/>
    <w:rsid w:val="00B52CC9"/>
    <w:rsid w:val="00B5347D"/>
    <w:rsid w:val="00B5622F"/>
    <w:rsid w:val="00B56859"/>
    <w:rsid w:val="00B62102"/>
    <w:rsid w:val="00B62516"/>
    <w:rsid w:val="00B672B1"/>
    <w:rsid w:val="00B672D5"/>
    <w:rsid w:val="00B736CF"/>
    <w:rsid w:val="00B7373E"/>
    <w:rsid w:val="00B8095B"/>
    <w:rsid w:val="00B81E38"/>
    <w:rsid w:val="00B82600"/>
    <w:rsid w:val="00B86CDB"/>
    <w:rsid w:val="00B900A7"/>
    <w:rsid w:val="00B953E6"/>
    <w:rsid w:val="00BA6E6A"/>
    <w:rsid w:val="00BA74C4"/>
    <w:rsid w:val="00BB0CAE"/>
    <w:rsid w:val="00BB25E9"/>
    <w:rsid w:val="00BB3FAE"/>
    <w:rsid w:val="00BC63BA"/>
    <w:rsid w:val="00BC78F1"/>
    <w:rsid w:val="00BD0FC6"/>
    <w:rsid w:val="00BD2F88"/>
    <w:rsid w:val="00BD54B1"/>
    <w:rsid w:val="00BD73BC"/>
    <w:rsid w:val="00BE274D"/>
    <w:rsid w:val="00BE5B68"/>
    <w:rsid w:val="00BF1D0D"/>
    <w:rsid w:val="00BF27CC"/>
    <w:rsid w:val="00BF46EA"/>
    <w:rsid w:val="00BF7D01"/>
    <w:rsid w:val="00C053C1"/>
    <w:rsid w:val="00C13283"/>
    <w:rsid w:val="00C1760E"/>
    <w:rsid w:val="00C201D7"/>
    <w:rsid w:val="00C21D6C"/>
    <w:rsid w:val="00C22617"/>
    <w:rsid w:val="00C23F4E"/>
    <w:rsid w:val="00C251E9"/>
    <w:rsid w:val="00C26567"/>
    <w:rsid w:val="00C31DEF"/>
    <w:rsid w:val="00C353C2"/>
    <w:rsid w:val="00C37076"/>
    <w:rsid w:val="00C3771D"/>
    <w:rsid w:val="00C40A84"/>
    <w:rsid w:val="00C40B70"/>
    <w:rsid w:val="00C40C11"/>
    <w:rsid w:val="00C4121A"/>
    <w:rsid w:val="00C44C16"/>
    <w:rsid w:val="00C458BC"/>
    <w:rsid w:val="00C46D85"/>
    <w:rsid w:val="00C47232"/>
    <w:rsid w:val="00C56E11"/>
    <w:rsid w:val="00C60F74"/>
    <w:rsid w:val="00C62BF9"/>
    <w:rsid w:val="00C64797"/>
    <w:rsid w:val="00C64F0B"/>
    <w:rsid w:val="00C66843"/>
    <w:rsid w:val="00C715C3"/>
    <w:rsid w:val="00C718DE"/>
    <w:rsid w:val="00C71E23"/>
    <w:rsid w:val="00C748AE"/>
    <w:rsid w:val="00C772CE"/>
    <w:rsid w:val="00C777F1"/>
    <w:rsid w:val="00C82F90"/>
    <w:rsid w:val="00C92350"/>
    <w:rsid w:val="00C92B06"/>
    <w:rsid w:val="00C94AB9"/>
    <w:rsid w:val="00C962C4"/>
    <w:rsid w:val="00CA0DD2"/>
    <w:rsid w:val="00CA27B3"/>
    <w:rsid w:val="00CA2FCE"/>
    <w:rsid w:val="00CA3404"/>
    <w:rsid w:val="00CA3484"/>
    <w:rsid w:val="00CA435D"/>
    <w:rsid w:val="00CA72F5"/>
    <w:rsid w:val="00CB0D1E"/>
    <w:rsid w:val="00CB1102"/>
    <w:rsid w:val="00CB152B"/>
    <w:rsid w:val="00CB2F72"/>
    <w:rsid w:val="00CB5A55"/>
    <w:rsid w:val="00CB61E4"/>
    <w:rsid w:val="00CB79AB"/>
    <w:rsid w:val="00CB7BB5"/>
    <w:rsid w:val="00CC4DBF"/>
    <w:rsid w:val="00CC597B"/>
    <w:rsid w:val="00CC7B63"/>
    <w:rsid w:val="00CD01E6"/>
    <w:rsid w:val="00CD147F"/>
    <w:rsid w:val="00CD41F7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CF61C2"/>
    <w:rsid w:val="00CF6353"/>
    <w:rsid w:val="00CF6EC2"/>
    <w:rsid w:val="00D01314"/>
    <w:rsid w:val="00D200AF"/>
    <w:rsid w:val="00D20D7D"/>
    <w:rsid w:val="00D21501"/>
    <w:rsid w:val="00D228BC"/>
    <w:rsid w:val="00D243F5"/>
    <w:rsid w:val="00D2F5B2"/>
    <w:rsid w:val="00D307ED"/>
    <w:rsid w:val="00D30D63"/>
    <w:rsid w:val="00D3292A"/>
    <w:rsid w:val="00D35B3C"/>
    <w:rsid w:val="00D364B8"/>
    <w:rsid w:val="00D42814"/>
    <w:rsid w:val="00D52B09"/>
    <w:rsid w:val="00D52F81"/>
    <w:rsid w:val="00D531DE"/>
    <w:rsid w:val="00D53520"/>
    <w:rsid w:val="00D56529"/>
    <w:rsid w:val="00D567EE"/>
    <w:rsid w:val="00D578E6"/>
    <w:rsid w:val="00D61192"/>
    <w:rsid w:val="00D7403F"/>
    <w:rsid w:val="00D819F4"/>
    <w:rsid w:val="00D82B2D"/>
    <w:rsid w:val="00D86A68"/>
    <w:rsid w:val="00D86CA5"/>
    <w:rsid w:val="00D934DE"/>
    <w:rsid w:val="00D94627"/>
    <w:rsid w:val="00D96815"/>
    <w:rsid w:val="00D97C1F"/>
    <w:rsid w:val="00DA1B4D"/>
    <w:rsid w:val="00DA1D33"/>
    <w:rsid w:val="00DA3265"/>
    <w:rsid w:val="00DA3ECF"/>
    <w:rsid w:val="00DB12A3"/>
    <w:rsid w:val="00DB207C"/>
    <w:rsid w:val="00DB3D76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14E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028"/>
    <w:rsid w:val="00E03952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0D1A"/>
    <w:rsid w:val="00E4253C"/>
    <w:rsid w:val="00E4345D"/>
    <w:rsid w:val="00E44965"/>
    <w:rsid w:val="00E44CD4"/>
    <w:rsid w:val="00E47352"/>
    <w:rsid w:val="00E51297"/>
    <w:rsid w:val="00E51826"/>
    <w:rsid w:val="00E55957"/>
    <w:rsid w:val="00E55A45"/>
    <w:rsid w:val="00E55AA5"/>
    <w:rsid w:val="00E604C2"/>
    <w:rsid w:val="00E60684"/>
    <w:rsid w:val="00E60E93"/>
    <w:rsid w:val="00E6278B"/>
    <w:rsid w:val="00E63897"/>
    <w:rsid w:val="00E64483"/>
    <w:rsid w:val="00E6691B"/>
    <w:rsid w:val="00E676E7"/>
    <w:rsid w:val="00E71455"/>
    <w:rsid w:val="00E72B30"/>
    <w:rsid w:val="00E825E1"/>
    <w:rsid w:val="00E83938"/>
    <w:rsid w:val="00E84171"/>
    <w:rsid w:val="00E87E60"/>
    <w:rsid w:val="00EA556D"/>
    <w:rsid w:val="00EA6273"/>
    <w:rsid w:val="00EB0BDF"/>
    <w:rsid w:val="00EB391F"/>
    <w:rsid w:val="00EC1D88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829"/>
    <w:rsid w:val="00EE2CCF"/>
    <w:rsid w:val="00EE5184"/>
    <w:rsid w:val="00EE76F7"/>
    <w:rsid w:val="00EF3A81"/>
    <w:rsid w:val="00EF75ED"/>
    <w:rsid w:val="00F03AD2"/>
    <w:rsid w:val="00F04B04"/>
    <w:rsid w:val="00F0704F"/>
    <w:rsid w:val="00F07DA5"/>
    <w:rsid w:val="00F111EE"/>
    <w:rsid w:val="00F115A4"/>
    <w:rsid w:val="00F13CA7"/>
    <w:rsid w:val="00F15490"/>
    <w:rsid w:val="00F15F19"/>
    <w:rsid w:val="00F209DF"/>
    <w:rsid w:val="00F30B64"/>
    <w:rsid w:val="00F36DD4"/>
    <w:rsid w:val="00F4092F"/>
    <w:rsid w:val="00F50ECE"/>
    <w:rsid w:val="00F51603"/>
    <w:rsid w:val="00F61EAE"/>
    <w:rsid w:val="00F63AD7"/>
    <w:rsid w:val="00F66202"/>
    <w:rsid w:val="00F66846"/>
    <w:rsid w:val="00F71E7D"/>
    <w:rsid w:val="00F752A2"/>
    <w:rsid w:val="00F7707B"/>
    <w:rsid w:val="00F77380"/>
    <w:rsid w:val="00F81552"/>
    <w:rsid w:val="00F847BC"/>
    <w:rsid w:val="00F8620C"/>
    <w:rsid w:val="00F87A81"/>
    <w:rsid w:val="00F90C97"/>
    <w:rsid w:val="00F93BC7"/>
    <w:rsid w:val="00F975CE"/>
    <w:rsid w:val="00FA3022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1923"/>
    <w:rsid w:val="00FE280D"/>
    <w:rsid w:val="00FF01E8"/>
    <w:rsid w:val="00FF04CF"/>
    <w:rsid w:val="00FF77C0"/>
    <w:rsid w:val="01079F8A"/>
    <w:rsid w:val="010BAC3D"/>
    <w:rsid w:val="020629E0"/>
    <w:rsid w:val="024A7D0B"/>
    <w:rsid w:val="035B3F8C"/>
    <w:rsid w:val="03CED52A"/>
    <w:rsid w:val="040F2D4F"/>
    <w:rsid w:val="04F03264"/>
    <w:rsid w:val="060637CE"/>
    <w:rsid w:val="0620293E"/>
    <w:rsid w:val="0672A76B"/>
    <w:rsid w:val="069E4CC6"/>
    <w:rsid w:val="06C507B9"/>
    <w:rsid w:val="0828E264"/>
    <w:rsid w:val="0914B5E5"/>
    <w:rsid w:val="0946E547"/>
    <w:rsid w:val="097DF7CF"/>
    <w:rsid w:val="0B6A9D0B"/>
    <w:rsid w:val="0B98B882"/>
    <w:rsid w:val="0BA5FAAE"/>
    <w:rsid w:val="0BF42683"/>
    <w:rsid w:val="0C12AF61"/>
    <w:rsid w:val="0C5499CA"/>
    <w:rsid w:val="0C6A167E"/>
    <w:rsid w:val="0C830E79"/>
    <w:rsid w:val="0DEDDE72"/>
    <w:rsid w:val="0DF68A1F"/>
    <w:rsid w:val="0E093276"/>
    <w:rsid w:val="0EBF910B"/>
    <w:rsid w:val="0F011AE0"/>
    <w:rsid w:val="0F58639E"/>
    <w:rsid w:val="0FA20D5B"/>
    <w:rsid w:val="0FD00E74"/>
    <w:rsid w:val="10DAA524"/>
    <w:rsid w:val="11788390"/>
    <w:rsid w:val="12029DBC"/>
    <w:rsid w:val="123CB48E"/>
    <w:rsid w:val="12C249D5"/>
    <w:rsid w:val="1300DA94"/>
    <w:rsid w:val="1331263E"/>
    <w:rsid w:val="14F1AB2E"/>
    <w:rsid w:val="1783B633"/>
    <w:rsid w:val="186385F2"/>
    <w:rsid w:val="1890ACED"/>
    <w:rsid w:val="18A8C5FD"/>
    <w:rsid w:val="18D31B1F"/>
    <w:rsid w:val="18E7F929"/>
    <w:rsid w:val="1905B4BD"/>
    <w:rsid w:val="1A00071F"/>
    <w:rsid w:val="1A5AEF8B"/>
    <w:rsid w:val="1C5F25B1"/>
    <w:rsid w:val="1D2E574E"/>
    <w:rsid w:val="1D90F268"/>
    <w:rsid w:val="1DDA3B7A"/>
    <w:rsid w:val="1E12670A"/>
    <w:rsid w:val="1EC54376"/>
    <w:rsid w:val="1EEC70C8"/>
    <w:rsid w:val="1FE44F2F"/>
    <w:rsid w:val="21607E29"/>
    <w:rsid w:val="21C83B25"/>
    <w:rsid w:val="22591A33"/>
    <w:rsid w:val="225FDFA7"/>
    <w:rsid w:val="23046453"/>
    <w:rsid w:val="23605656"/>
    <w:rsid w:val="23CF5E32"/>
    <w:rsid w:val="2435E55D"/>
    <w:rsid w:val="24853CD4"/>
    <w:rsid w:val="24DCC799"/>
    <w:rsid w:val="25737EE8"/>
    <w:rsid w:val="25C2CA5B"/>
    <w:rsid w:val="25EA23C3"/>
    <w:rsid w:val="263C269A"/>
    <w:rsid w:val="26BFDB83"/>
    <w:rsid w:val="273C7D37"/>
    <w:rsid w:val="2758F787"/>
    <w:rsid w:val="27943C0B"/>
    <w:rsid w:val="2896A2A3"/>
    <w:rsid w:val="2A94CED1"/>
    <w:rsid w:val="2BA9D892"/>
    <w:rsid w:val="2BCE7DE7"/>
    <w:rsid w:val="2BE41340"/>
    <w:rsid w:val="2CA69281"/>
    <w:rsid w:val="2CAB960C"/>
    <w:rsid w:val="2D226FCC"/>
    <w:rsid w:val="2D23B5B6"/>
    <w:rsid w:val="2DBF61E1"/>
    <w:rsid w:val="2DE6F668"/>
    <w:rsid w:val="2E12C584"/>
    <w:rsid w:val="2E6784D4"/>
    <w:rsid w:val="2F7F1C6A"/>
    <w:rsid w:val="2FBA1DF7"/>
    <w:rsid w:val="2FF398C3"/>
    <w:rsid w:val="306360D5"/>
    <w:rsid w:val="310A3BAE"/>
    <w:rsid w:val="31205271"/>
    <w:rsid w:val="320576CE"/>
    <w:rsid w:val="353CEC58"/>
    <w:rsid w:val="37841DF8"/>
    <w:rsid w:val="378616A2"/>
    <w:rsid w:val="3789DF6A"/>
    <w:rsid w:val="37B61C70"/>
    <w:rsid w:val="37FB9539"/>
    <w:rsid w:val="38B3DFDD"/>
    <w:rsid w:val="38ED7FDF"/>
    <w:rsid w:val="3A995ABD"/>
    <w:rsid w:val="3B453052"/>
    <w:rsid w:val="3B51A557"/>
    <w:rsid w:val="3C6258A7"/>
    <w:rsid w:val="3C9648F3"/>
    <w:rsid w:val="3D27EA69"/>
    <w:rsid w:val="3DEBA583"/>
    <w:rsid w:val="3E7EF431"/>
    <w:rsid w:val="3F066BD9"/>
    <w:rsid w:val="3F8BEC6E"/>
    <w:rsid w:val="3FDE3E08"/>
    <w:rsid w:val="40118DA5"/>
    <w:rsid w:val="40215F73"/>
    <w:rsid w:val="404F5A51"/>
    <w:rsid w:val="407BAE02"/>
    <w:rsid w:val="4118C7AD"/>
    <w:rsid w:val="41B24D54"/>
    <w:rsid w:val="429E47CA"/>
    <w:rsid w:val="43399B26"/>
    <w:rsid w:val="43CBAF77"/>
    <w:rsid w:val="43D58283"/>
    <w:rsid w:val="44BD8A89"/>
    <w:rsid w:val="44E849F0"/>
    <w:rsid w:val="44F2621D"/>
    <w:rsid w:val="450A8D29"/>
    <w:rsid w:val="45A4DAFE"/>
    <w:rsid w:val="45E9D808"/>
    <w:rsid w:val="463ECD54"/>
    <w:rsid w:val="467984B3"/>
    <w:rsid w:val="481C0C8D"/>
    <w:rsid w:val="48469AD8"/>
    <w:rsid w:val="48A54935"/>
    <w:rsid w:val="48F01EF4"/>
    <w:rsid w:val="4907FE0C"/>
    <w:rsid w:val="49103675"/>
    <w:rsid w:val="49194947"/>
    <w:rsid w:val="49387A71"/>
    <w:rsid w:val="493A6354"/>
    <w:rsid w:val="49732D14"/>
    <w:rsid w:val="499BB73B"/>
    <w:rsid w:val="4ADBAF5C"/>
    <w:rsid w:val="4B3CE518"/>
    <w:rsid w:val="4B82C312"/>
    <w:rsid w:val="4BCF3BCD"/>
    <w:rsid w:val="4BDED6BC"/>
    <w:rsid w:val="4D2C1E5B"/>
    <w:rsid w:val="4D3871C7"/>
    <w:rsid w:val="4D6AD3C2"/>
    <w:rsid w:val="4E3B26E6"/>
    <w:rsid w:val="4EB46A4C"/>
    <w:rsid w:val="4EC328DF"/>
    <w:rsid w:val="4EFB295F"/>
    <w:rsid w:val="4F0B0F87"/>
    <w:rsid w:val="502AFF8E"/>
    <w:rsid w:val="5067EE71"/>
    <w:rsid w:val="51AE7A30"/>
    <w:rsid w:val="51B105BC"/>
    <w:rsid w:val="52DFD650"/>
    <w:rsid w:val="53DB16A1"/>
    <w:rsid w:val="553E4E19"/>
    <w:rsid w:val="55BCFEC0"/>
    <w:rsid w:val="55D474FB"/>
    <w:rsid w:val="560272B7"/>
    <w:rsid w:val="560D12FC"/>
    <w:rsid w:val="56AA4673"/>
    <w:rsid w:val="57084F1E"/>
    <w:rsid w:val="57920D83"/>
    <w:rsid w:val="58840B7A"/>
    <w:rsid w:val="58B6F36E"/>
    <w:rsid w:val="58F3FCF2"/>
    <w:rsid w:val="58F822CA"/>
    <w:rsid w:val="58F9EAE8"/>
    <w:rsid w:val="59311287"/>
    <w:rsid w:val="5951702D"/>
    <w:rsid w:val="59EEE777"/>
    <w:rsid w:val="5B6EE498"/>
    <w:rsid w:val="5CA700D2"/>
    <w:rsid w:val="5CDBDFB3"/>
    <w:rsid w:val="5CEBE824"/>
    <w:rsid w:val="5D11E634"/>
    <w:rsid w:val="5E46CEB4"/>
    <w:rsid w:val="5F3B3E01"/>
    <w:rsid w:val="5F73272E"/>
    <w:rsid w:val="5FC5DE46"/>
    <w:rsid w:val="5FE6F952"/>
    <w:rsid w:val="5FEC6C6D"/>
    <w:rsid w:val="6169CA53"/>
    <w:rsid w:val="6198658C"/>
    <w:rsid w:val="61EB5B18"/>
    <w:rsid w:val="62826574"/>
    <w:rsid w:val="628B0E3A"/>
    <w:rsid w:val="6332DA38"/>
    <w:rsid w:val="6370C833"/>
    <w:rsid w:val="63CB3925"/>
    <w:rsid w:val="6485DF29"/>
    <w:rsid w:val="648858BC"/>
    <w:rsid w:val="64D29A94"/>
    <w:rsid w:val="65075169"/>
    <w:rsid w:val="652B7FCC"/>
    <w:rsid w:val="657D272D"/>
    <w:rsid w:val="6621FFE6"/>
    <w:rsid w:val="6627BDCC"/>
    <w:rsid w:val="6640DF36"/>
    <w:rsid w:val="66CDE833"/>
    <w:rsid w:val="6720D4E3"/>
    <w:rsid w:val="67E43C30"/>
    <w:rsid w:val="68EB694C"/>
    <w:rsid w:val="691D5209"/>
    <w:rsid w:val="6995F514"/>
    <w:rsid w:val="6A17C2BD"/>
    <w:rsid w:val="6A59C49C"/>
    <w:rsid w:val="6A70F983"/>
    <w:rsid w:val="6A8C41BC"/>
    <w:rsid w:val="6C1A8467"/>
    <w:rsid w:val="6DCA27F1"/>
    <w:rsid w:val="6E64128B"/>
    <w:rsid w:val="6E8DAB6C"/>
    <w:rsid w:val="6EC08097"/>
    <w:rsid w:val="6ECBCE46"/>
    <w:rsid w:val="7032C3D1"/>
    <w:rsid w:val="7038A1EB"/>
    <w:rsid w:val="7094C41B"/>
    <w:rsid w:val="71063F7F"/>
    <w:rsid w:val="71E6D68C"/>
    <w:rsid w:val="73630FCC"/>
    <w:rsid w:val="73F2752C"/>
    <w:rsid w:val="745AB76E"/>
    <w:rsid w:val="74A0B491"/>
    <w:rsid w:val="74DD95A2"/>
    <w:rsid w:val="75669288"/>
    <w:rsid w:val="75C207D5"/>
    <w:rsid w:val="760BD66B"/>
    <w:rsid w:val="7614CCC1"/>
    <w:rsid w:val="763FFE27"/>
    <w:rsid w:val="76E054CE"/>
    <w:rsid w:val="76FAB9A7"/>
    <w:rsid w:val="77056B6B"/>
    <w:rsid w:val="77F41280"/>
    <w:rsid w:val="78A9C119"/>
    <w:rsid w:val="79B6B608"/>
    <w:rsid w:val="7AA95CE4"/>
    <w:rsid w:val="7AB353EF"/>
    <w:rsid w:val="7C0F5455"/>
    <w:rsid w:val="7C3AE5F8"/>
    <w:rsid w:val="7C598B53"/>
    <w:rsid w:val="7C9679D7"/>
    <w:rsid w:val="7D6ADBBC"/>
    <w:rsid w:val="7E02081A"/>
    <w:rsid w:val="7E561E4E"/>
    <w:rsid w:val="7ED0EF60"/>
    <w:rsid w:val="7F31936F"/>
    <w:rsid w:val="7F79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44E1CCA"/>
  <w15:docId w15:val="{F13C013E-1FE7-44A2-A117-163B757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paragraph">
    <w:name w:val="paragraph"/>
    <w:basedOn w:val="Normal"/>
    <w:rsid w:val="003E0E6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bidi="ar-SA"/>
    </w:rPr>
  </w:style>
  <w:style w:type="character" w:customStyle="1" w:styleId="normaltextrun">
    <w:name w:val="normaltextrun"/>
    <w:basedOn w:val="DefaultParagraphFont"/>
    <w:rsid w:val="003E0E69"/>
  </w:style>
  <w:style w:type="character" w:customStyle="1" w:styleId="eop">
    <w:name w:val="eop"/>
    <w:basedOn w:val="DefaultParagraphFont"/>
    <w:rsid w:val="003E0E69"/>
  </w:style>
  <w:style w:type="paragraph" w:styleId="Revision">
    <w:name w:val="Revision"/>
    <w:hidden/>
    <w:uiPriority w:val="99"/>
    <w:semiHidden/>
    <w:rsid w:val="001714C2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B6BF3AC5EF5F49478D724EF91CB635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964412-4C78-44C5-B1EB-3724903C41A4}"/>
      </w:docPartPr>
      <w:docPartBody>
        <w:p w:rsidR="00832115" w:rsidRDefault="00B5347D" w:rsidP="00B5347D">
          <w:pPr>
            <w:pStyle w:val="B6BF3AC5EF5F49478D724EF91CB635ED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C04169ED2C9E489E96E48B646759E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534F3-EBD5-44F9-A851-FA7C4166370E}"/>
      </w:docPartPr>
      <w:docPartBody>
        <w:p w:rsidR="00A743A3" w:rsidRDefault="00A743A3" w:rsidP="00A743A3">
          <w:pPr>
            <w:pStyle w:val="C04169ED2C9E489E96E48B646759EC36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E33"/>
    <w:rsid w:val="000D7634"/>
    <w:rsid w:val="000F1207"/>
    <w:rsid w:val="000F6289"/>
    <w:rsid w:val="00137960"/>
    <w:rsid w:val="0016241E"/>
    <w:rsid w:val="00206CB8"/>
    <w:rsid w:val="002123AE"/>
    <w:rsid w:val="0028520B"/>
    <w:rsid w:val="002B5A0B"/>
    <w:rsid w:val="003142B2"/>
    <w:rsid w:val="003146D2"/>
    <w:rsid w:val="00314D9C"/>
    <w:rsid w:val="0034013D"/>
    <w:rsid w:val="00346213"/>
    <w:rsid w:val="00355305"/>
    <w:rsid w:val="0036337A"/>
    <w:rsid w:val="003C4F0C"/>
    <w:rsid w:val="003D473F"/>
    <w:rsid w:val="00403789"/>
    <w:rsid w:val="004356C1"/>
    <w:rsid w:val="00465CBE"/>
    <w:rsid w:val="004733EA"/>
    <w:rsid w:val="004D6473"/>
    <w:rsid w:val="0050197D"/>
    <w:rsid w:val="00507F55"/>
    <w:rsid w:val="00546647"/>
    <w:rsid w:val="005542B9"/>
    <w:rsid w:val="00581807"/>
    <w:rsid w:val="005D4B77"/>
    <w:rsid w:val="005D59D2"/>
    <w:rsid w:val="00682255"/>
    <w:rsid w:val="00685CD9"/>
    <w:rsid w:val="006943A2"/>
    <w:rsid w:val="00757608"/>
    <w:rsid w:val="00771A80"/>
    <w:rsid w:val="007A0692"/>
    <w:rsid w:val="007B7A47"/>
    <w:rsid w:val="007E00D8"/>
    <w:rsid w:val="00827AA6"/>
    <w:rsid w:val="00832115"/>
    <w:rsid w:val="00863B1B"/>
    <w:rsid w:val="00870081"/>
    <w:rsid w:val="008B6C11"/>
    <w:rsid w:val="008F4814"/>
    <w:rsid w:val="009057D8"/>
    <w:rsid w:val="00922777"/>
    <w:rsid w:val="00926B04"/>
    <w:rsid w:val="00946D9B"/>
    <w:rsid w:val="00972CD4"/>
    <w:rsid w:val="0098084D"/>
    <w:rsid w:val="00992AC4"/>
    <w:rsid w:val="00994118"/>
    <w:rsid w:val="009B00E8"/>
    <w:rsid w:val="009D569F"/>
    <w:rsid w:val="00A743A3"/>
    <w:rsid w:val="00AA3DEA"/>
    <w:rsid w:val="00AB25C2"/>
    <w:rsid w:val="00AB4298"/>
    <w:rsid w:val="00AC34A9"/>
    <w:rsid w:val="00AF0889"/>
    <w:rsid w:val="00AF194C"/>
    <w:rsid w:val="00B2195F"/>
    <w:rsid w:val="00B32746"/>
    <w:rsid w:val="00B41CE4"/>
    <w:rsid w:val="00B5347D"/>
    <w:rsid w:val="00B54418"/>
    <w:rsid w:val="00C22617"/>
    <w:rsid w:val="00C32E2B"/>
    <w:rsid w:val="00C41BA3"/>
    <w:rsid w:val="00C64797"/>
    <w:rsid w:val="00C7435D"/>
    <w:rsid w:val="00CC4588"/>
    <w:rsid w:val="00CF6EC2"/>
    <w:rsid w:val="00D04D93"/>
    <w:rsid w:val="00D35666"/>
    <w:rsid w:val="00D44118"/>
    <w:rsid w:val="00D726AD"/>
    <w:rsid w:val="00D96815"/>
    <w:rsid w:val="00E15010"/>
    <w:rsid w:val="00E315BF"/>
    <w:rsid w:val="00E34DBC"/>
    <w:rsid w:val="00E60E93"/>
    <w:rsid w:val="00E676E7"/>
    <w:rsid w:val="00EB0BDF"/>
    <w:rsid w:val="00EC1D88"/>
    <w:rsid w:val="00EC5A67"/>
    <w:rsid w:val="00F07DA5"/>
    <w:rsid w:val="00F847BC"/>
    <w:rsid w:val="00F8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743A3"/>
    <w:rPr>
      <w:color w:val="808080"/>
    </w:rPr>
  </w:style>
  <w:style w:type="paragraph" w:customStyle="1" w:styleId="C04169ED2C9E489E96E48B646759EC36">
    <w:name w:val="C04169ED2C9E489E96E48B646759EC36"/>
    <w:rsid w:val="00A743A3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8a00b2a5-7756-42de-923b-d4e4c4cfaaad">
      <Terms xmlns="http://schemas.microsoft.com/office/infopath/2007/PartnerControls"/>
    </lcf76f155ced4ddcb4097134ff3c332f>
    <Status xmlns="8a00b2a5-7756-42de-923b-d4e4c4cfaaa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18DF4D3CAA8949B28D565E366E5161" ma:contentTypeVersion="22" ma:contentTypeDescription="Create a new document." ma:contentTypeScope="" ma:versionID="85953bf736aeac9333080ca7da098b53">
  <xsd:schema xmlns:xsd="http://www.w3.org/2001/XMLSchema" xmlns:xs="http://www.w3.org/2001/XMLSchema" xmlns:p="http://schemas.microsoft.com/office/2006/metadata/properties" xmlns:ns2="8a00b2a5-7756-42de-923b-d4e4c4cfaaad" xmlns:ns3="2e6e0491-aa75-4400-a05d-30f178733391" targetNamespace="http://schemas.microsoft.com/office/2006/metadata/properties" ma:root="true" ma:fieldsID="dc8caabf98be0ba07221c9eb4fcdce9e" ns2:_="" ns3:_="">
    <xsd:import namespace="8a00b2a5-7756-42de-923b-d4e4c4cfaaad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b2a5-7756-42de-923b-d4e4c4cfa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Completed"/>
          <xsd:enumeration value="Cancelled"/>
          <xsd:enumeration value="In-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0291ad-09b0-4e93-a1b2-96b2f8a9f8a0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6AC4BD-CE8D-457C-9C36-20DB81F1CD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8a00b2a5-7756-42de-923b-d4e4c4cfaaad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265512-1A75-4DF5-B8CF-A1E857AF5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b2a5-7756-42de-923b-d4e4c4cfaaad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B32C1A-B7CC-4B80-A5CE-96D8ACE1FF2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626</Words>
  <Characters>3523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NRG to …</vt:lpstr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NRG to …</dc:title>
  <dc:creator>Dalluege, Stefan, Vodafone DE</dc:creator>
  <cp:lastModifiedBy>33.328_CR0081_(Rel-18)_NG_RTC_SEC</cp:lastModifiedBy>
  <cp:revision>2</cp:revision>
  <cp:lastPrinted>2006-09-14T07:39:00Z</cp:lastPrinted>
  <dcterms:created xsi:type="dcterms:W3CDTF">2025-08-11T12:09:00Z</dcterms:created>
  <dcterms:modified xsi:type="dcterms:W3CDTF">2025-08-11T12:09:00Z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0x010100E318DF4D3CAA8949B28D565E366E5161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a3568607-26d8-429c-a21e-b6738fd1b171</vt:lpwstr>
  </property>
  <property fmtid="{D5CDD505-2E9C-101B-9397-08002B2CF9AE}" pid="16" name="MediaServiceImageTags">
    <vt:lpwstr/>
  </property>
</Properties>
</file>